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D18E2" w14:textId="5F14C440" w:rsidR="00947BD3" w:rsidRDefault="003161A5" w:rsidP="00996859">
      <w:pPr>
        <w:tabs>
          <w:tab w:val="left" w:pos="993"/>
          <w:tab w:val="left" w:pos="1134"/>
        </w:tabs>
        <w:rPr>
          <w:rFonts w:cs="Arial"/>
        </w:rPr>
      </w:pPr>
      <w:r w:rsidRPr="00947BD3">
        <w:rPr>
          <w:rFonts w:cs="Arial"/>
        </w:rPr>
        <w:t>Številka</w:t>
      </w:r>
      <w:r w:rsidR="004D1FBD" w:rsidRPr="00947BD3">
        <w:rPr>
          <w:rFonts w:cs="Arial"/>
        </w:rPr>
        <w:t>:</w:t>
      </w:r>
      <w:r w:rsidR="00175FD8">
        <w:rPr>
          <w:rFonts w:cs="Arial"/>
        </w:rPr>
        <w:t xml:space="preserve"> </w:t>
      </w:r>
      <w:r w:rsidR="0090334F">
        <w:rPr>
          <w:rFonts w:cs="Arial"/>
        </w:rPr>
        <w:t>4300-0001/2026-3</w:t>
      </w:r>
    </w:p>
    <w:p w14:paraId="7BB5526D" w14:textId="2D325581" w:rsidR="008E282D" w:rsidRPr="00947BD3" w:rsidRDefault="00947BD3" w:rsidP="00996859">
      <w:pPr>
        <w:tabs>
          <w:tab w:val="left" w:pos="993"/>
          <w:tab w:val="left" w:pos="1134"/>
        </w:tabs>
        <w:rPr>
          <w:rFonts w:cs="Arial"/>
        </w:rPr>
      </w:pPr>
      <w:r>
        <w:rPr>
          <w:rFonts w:cs="Arial"/>
        </w:rPr>
        <w:t>JN</w:t>
      </w:r>
      <w:r w:rsidR="00C231A2">
        <w:rPr>
          <w:rFonts w:cs="Arial"/>
        </w:rPr>
        <w:t xml:space="preserve"> BR</w:t>
      </w:r>
      <w:r>
        <w:rPr>
          <w:rFonts w:cs="Arial"/>
        </w:rPr>
        <w:t>:</w:t>
      </w:r>
      <w:r w:rsidR="004D1FBD" w:rsidRPr="00947BD3">
        <w:rPr>
          <w:rFonts w:cs="Arial"/>
        </w:rPr>
        <w:t xml:space="preserve"> </w:t>
      </w:r>
      <w:r w:rsidR="0090334F">
        <w:rPr>
          <w:rFonts w:cs="Arial"/>
        </w:rPr>
        <w:t>2026-128</w:t>
      </w:r>
    </w:p>
    <w:p w14:paraId="0650B601" w14:textId="3A24D904" w:rsidR="00F33721" w:rsidRPr="0041324F" w:rsidRDefault="00F33721" w:rsidP="00996859">
      <w:pPr>
        <w:pStyle w:val="Pripombabesedilo"/>
      </w:pPr>
    </w:p>
    <w:p w14:paraId="6162EC99" w14:textId="39AB24C7" w:rsidR="00892833"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75AEB590" w14:textId="357FED9A" w:rsidR="0090334F" w:rsidRPr="0090334F" w:rsidRDefault="0090334F" w:rsidP="00996859">
      <w:pPr>
        <w:widowControl w:val="0"/>
        <w:jc w:val="center"/>
        <w:rPr>
          <w:rFonts w:cs="Arial"/>
          <w:i/>
          <w:color w:val="808080" w:themeColor="background1" w:themeShade="80"/>
        </w:rPr>
      </w:pPr>
      <w:r w:rsidRPr="0090334F">
        <w:rPr>
          <w:rFonts w:cs="Arial"/>
          <w:i/>
          <w:color w:val="808080" w:themeColor="background1" w:themeShade="80"/>
        </w:rPr>
        <w:t>/velja za sklop 1 in sklop 2/</w:t>
      </w:r>
    </w:p>
    <w:p w14:paraId="5CA9D415" w14:textId="77777777" w:rsidR="00C33F24" w:rsidRPr="0041324F" w:rsidRDefault="00C33F24" w:rsidP="00996859">
      <w:pPr>
        <w:widowControl w:val="0"/>
        <w:jc w:val="center"/>
        <w:rPr>
          <w:rFonts w:cs="Arial"/>
          <w:b/>
        </w:rPr>
      </w:pPr>
    </w:p>
    <w:p w14:paraId="61E88221" w14:textId="77777777" w:rsidR="007C31CF" w:rsidRPr="0041324F" w:rsidRDefault="007C31CF" w:rsidP="007C31CF">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2FD51DCE" w14:textId="77777777" w:rsidR="007C31CF" w:rsidRPr="0041324F" w:rsidRDefault="007C31CF" w:rsidP="007C31CF">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18EC332A" w14:textId="5EC26734" w:rsidR="007C31CF" w:rsidRPr="000F1059" w:rsidRDefault="007C31CF" w:rsidP="007C31CF">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.04</w:t>
      </w:r>
      <w:r w:rsidR="00DA289F">
        <w:rPr>
          <w:rFonts w:cs="Arial"/>
          <w:b/>
          <w:lang w:eastAsia="x-none"/>
        </w:rPr>
        <w:t>.</w:t>
      </w:r>
      <w:r w:rsidR="00DA289F" w:rsidRPr="00DA289F">
        <w:rPr>
          <w:rFonts w:cs="Arial"/>
          <w:b/>
          <w:lang w:eastAsia="x-none"/>
        </w:rPr>
        <w:t>1 za sklop 1</w:t>
      </w:r>
      <w:r w:rsidR="00DA289F">
        <w:rPr>
          <w:rFonts w:cs="Arial"/>
          <w:b/>
          <w:lang w:eastAsia="x-none"/>
        </w:rPr>
        <w:t xml:space="preserve"> in OBR – 2.04.2 </w:t>
      </w:r>
      <w:r w:rsidR="00DA289F" w:rsidRPr="00DA289F">
        <w:rPr>
          <w:rFonts w:cs="Arial"/>
          <w:b/>
          <w:lang w:eastAsia="x-none"/>
        </w:rPr>
        <w:t>za sklop 2</w:t>
      </w:r>
      <w:r w:rsidRPr="000F1059">
        <w:rPr>
          <w:rFonts w:cs="Arial"/>
          <w:b/>
          <w:lang w:eastAsia="x-none"/>
        </w:rPr>
        <w:t>)</w:t>
      </w:r>
    </w:p>
    <w:p w14:paraId="38739A57" w14:textId="77777777" w:rsidR="007C31CF" w:rsidRPr="0041324F" w:rsidRDefault="007C31CF" w:rsidP="007C31CF">
      <w:pPr>
        <w:ind w:firstLine="360"/>
        <w:rPr>
          <w:rFonts w:cs="Arial"/>
          <w:i/>
        </w:rPr>
      </w:pPr>
      <w:r w:rsidRPr="0041324F">
        <w:rPr>
          <w:rFonts w:cs="Arial"/>
        </w:rPr>
        <w:t>Ponudnik je lahko organiziran kot:</w:t>
      </w:r>
    </w:p>
    <w:p w14:paraId="45F4CB67" w14:textId="582D58BC" w:rsidR="007C31CF" w:rsidRPr="0041324F" w:rsidRDefault="00DB5E15" w:rsidP="007C31CF">
      <w:pPr>
        <w:widowControl w:val="0"/>
        <w:numPr>
          <w:ilvl w:val="0"/>
          <w:numId w:val="39"/>
        </w:numPr>
        <w:jc w:val="both"/>
        <w:rPr>
          <w:rFonts w:cs="Arial"/>
          <w:i/>
        </w:rPr>
      </w:pPr>
      <w:r>
        <w:rPr>
          <w:rFonts w:cs="Arial"/>
        </w:rPr>
        <w:t>en sam ponudnik – g</w:t>
      </w:r>
      <w:r w:rsidR="007C31CF" w:rsidRPr="0041324F">
        <w:rPr>
          <w:rFonts w:cs="Arial"/>
        </w:rPr>
        <w:t xml:space="preserve">lavni ponudnik </w:t>
      </w:r>
      <w:r w:rsidR="007C31CF">
        <w:rPr>
          <w:rFonts w:cs="Arial"/>
        </w:rPr>
        <w:t>brez/</w:t>
      </w:r>
      <w:r w:rsidR="007C31CF" w:rsidRPr="0041324F">
        <w:rPr>
          <w:rFonts w:cs="Arial"/>
        </w:rPr>
        <w:t>z enim ali več podizvajalci ali</w:t>
      </w:r>
    </w:p>
    <w:p w14:paraId="5B2C196A" w14:textId="77777777" w:rsidR="007C31CF" w:rsidRPr="0041324F" w:rsidRDefault="007C31CF" w:rsidP="007C31CF">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45D7E008" w14:textId="77777777" w:rsidR="007C31CF" w:rsidRPr="0041324F" w:rsidRDefault="007C31CF" w:rsidP="007C31CF">
      <w:pPr>
        <w:pStyle w:val="Pripombabesedilo"/>
      </w:pPr>
    </w:p>
    <w:p w14:paraId="05BA7BA9" w14:textId="62882D5B" w:rsidR="007C31CF" w:rsidRDefault="007C31CF" w:rsidP="007C31CF">
      <w:pPr>
        <w:widowControl w:val="0"/>
        <w:ind w:left="360"/>
        <w:jc w:val="both"/>
        <w:rPr>
          <w:rFonts w:cs="Arial"/>
        </w:rPr>
      </w:pPr>
      <w:r w:rsidRPr="0041324F">
        <w:rPr>
          <w:rFonts w:cs="Arial"/>
        </w:rPr>
        <w:t>Vsi soponudniki so tudi sopodpisniki pogodbe z naročnikom in so solidarno odgovor</w:t>
      </w:r>
      <w:r w:rsidR="00600069">
        <w:rPr>
          <w:rFonts w:cs="Arial"/>
        </w:rPr>
        <w:t xml:space="preserve">ni za izvedbo javnega naročila. </w:t>
      </w:r>
      <w:r w:rsidRPr="0041324F">
        <w:rPr>
          <w:rFonts w:cs="Arial"/>
        </w:rPr>
        <w:t>Podizvajalci niso sopodpisniki pogodbe in tako tudi niso odgovorni za izvedbo javnega naročila do naročnika.</w:t>
      </w:r>
    </w:p>
    <w:p w14:paraId="5E26B352" w14:textId="77777777" w:rsidR="007C31CF" w:rsidRPr="0041324F" w:rsidRDefault="007C31CF" w:rsidP="007C31CF">
      <w:pPr>
        <w:widowControl w:val="0"/>
        <w:jc w:val="both"/>
        <w:rPr>
          <w:rFonts w:cs="Arial"/>
        </w:rPr>
      </w:pPr>
    </w:p>
    <w:p w14:paraId="0DBA4216" w14:textId="52022970" w:rsidR="007C31CF" w:rsidRDefault="007C31CF" w:rsidP="007C31CF">
      <w:pPr>
        <w:widowControl w:val="0"/>
        <w:ind w:left="360"/>
        <w:jc w:val="both"/>
        <w:rPr>
          <w:rFonts w:cs="Arial"/>
        </w:rPr>
      </w:pPr>
      <w:r w:rsidRPr="0041324F">
        <w:rPr>
          <w:rFonts w:cs="Arial"/>
        </w:rPr>
        <w:t>V primeru več sodelujočih podjetij</w:t>
      </w:r>
      <w:r w:rsidR="00DB5E15">
        <w:rPr>
          <w:rFonts w:cs="Arial"/>
        </w:rPr>
        <w:t xml:space="preserve"> (glavni ponudnik, soponudnik, podizvajalec</w:t>
      </w:r>
      <w:r>
        <w:rPr>
          <w:rFonts w:cs="Arial"/>
        </w:rPr>
        <w:t>)</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3D85EBAE" w14:textId="77777777" w:rsidR="007C31CF" w:rsidRDefault="007C31CF" w:rsidP="007C31CF">
      <w:pPr>
        <w:widowControl w:val="0"/>
        <w:ind w:left="360"/>
        <w:jc w:val="both"/>
        <w:rPr>
          <w:rFonts w:cs="Arial"/>
        </w:rPr>
      </w:pPr>
    </w:p>
    <w:p w14:paraId="55AF5A10" w14:textId="5DD4842E" w:rsidR="007C31CF" w:rsidRDefault="007C31CF" w:rsidP="007C31CF">
      <w:pPr>
        <w:widowControl w:val="0"/>
        <w:ind w:left="360"/>
        <w:jc w:val="both"/>
        <w:rPr>
          <w:rFonts w:cs="Arial"/>
        </w:rPr>
      </w:pPr>
      <w:r w:rsidRPr="00F66554">
        <w:rPr>
          <w:rFonts w:cs="Arial"/>
        </w:rPr>
        <w:t xml:space="preserve">V obrazcu je potrebno navesti vse </w:t>
      </w:r>
      <w:r w:rsidR="00B05B02">
        <w:rPr>
          <w:rFonts w:cs="Arial"/>
        </w:rPr>
        <w:t xml:space="preserve">zahtevane </w:t>
      </w:r>
      <w:r>
        <w:rPr>
          <w:rFonts w:cs="Arial"/>
        </w:rPr>
        <w:t>podatke</w:t>
      </w:r>
      <w:r w:rsidRPr="00F66554">
        <w:rPr>
          <w:rFonts w:cs="Arial"/>
        </w:rPr>
        <w:t>. Obrazec se po potrebi prilagodi. Dobavitelji materiala, naprav in opreme se ne štejejo med podizvajalce, razen če ti material, naprave in opremo tudi dostavijo na objekt ter jo vgradijo.</w:t>
      </w:r>
    </w:p>
    <w:p w14:paraId="431EE836" w14:textId="77777777" w:rsidR="007C31CF" w:rsidRDefault="007C31CF" w:rsidP="007C31CF">
      <w:pPr>
        <w:widowControl w:val="0"/>
        <w:ind w:left="360"/>
        <w:jc w:val="both"/>
        <w:rPr>
          <w:rFonts w:cs="Arial"/>
        </w:rPr>
      </w:pPr>
    </w:p>
    <w:p w14:paraId="13BF35A3" w14:textId="1FCCFCD0" w:rsidR="007C31CF" w:rsidRDefault="007C31CF" w:rsidP="007C31CF">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w:t>
      </w:r>
      <w:r w:rsidR="0080329E">
        <w:rPr>
          <w:rFonts w:cs="Arial"/>
        </w:rPr>
        <w:t>/glavni</w:t>
      </w:r>
      <w:r>
        <w:rPr>
          <w:rFonts w:cs="Arial"/>
        </w:rPr>
        <w:t xml:space="preserve">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297975C6" w14:textId="77777777" w:rsidR="007C31CF" w:rsidRPr="00F66554" w:rsidRDefault="007C31CF" w:rsidP="007C31CF">
      <w:pPr>
        <w:widowControl w:val="0"/>
        <w:ind w:left="360"/>
        <w:jc w:val="both"/>
        <w:rPr>
          <w:rFonts w:cs="Arial"/>
        </w:rPr>
      </w:pPr>
    </w:p>
    <w:p w14:paraId="33A7F250" w14:textId="59F9784A" w:rsidR="007C31CF" w:rsidRDefault="007C31CF" w:rsidP="007C31CF">
      <w:pPr>
        <w:widowControl w:val="0"/>
        <w:ind w:left="360"/>
        <w:jc w:val="both"/>
        <w:rPr>
          <w:rFonts w:cs="Arial"/>
        </w:rPr>
      </w:pPr>
      <w:r w:rsidRPr="00F66554">
        <w:rPr>
          <w:rFonts w:cs="Arial"/>
        </w:rPr>
        <w:t>V primeru vključitve novega ali zamenjave v ponudbi nominiranega podizvajalca mora ponudnik zaprositi naročnika za soglasje k tej spremembi. Pogoj z</w:t>
      </w:r>
      <w:r w:rsidR="00FF7F0F">
        <w:rPr>
          <w:rFonts w:cs="Arial"/>
        </w:rPr>
        <w:t xml:space="preserve">a pridobitev soglasja naročnika pri zamenjavi podizvajalca je, </w:t>
      </w:r>
      <w:r w:rsidRPr="00F66554">
        <w:rPr>
          <w:rFonts w:cs="Arial"/>
        </w:rPr>
        <w:t xml:space="preserve">da je zamenjava vsaj enakovredna – tj. da novi podizvajalec izpolnjuje vsaj vse zahtevane pogoje iz razpisne dokumentacije v deležu, s katerim se je izkazoval prejšnji podizvajalec. </w:t>
      </w:r>
      <w:r w:rsidR="00FF7F0F">
        <w:rPr>
          <w:rFonts w:cs="Arial"/>
        </w:rPr>
        <w:t xml:space="preserve">Pri vključitvi novega ali zamenjavi v ponudbi nominiranega podizvajalca bo naročnik postopal v skladu z 94. členom ZJN – 3. </w:t>
      </w:r>
      <w:r w:rsidRPr="00F66554">
        <w:rPr>
          <w:rFonts w:cs="Arial"/>
        </w:rPr>
        <w:t xml:space="preserve">Skupaj s prošnjo za </w:t>
      </w:r>
      <w:r w:rsidR="00FF7F0F">
        <w:rPr>
          <w:rFonts w:cs="Arial"/>
        </w:rPr>
        <w:t xml:space="preserve">vključitev novega ali </w:t>
      </w:r>
      <w:r w:rsidRPr="00F66554">
        <w:rPr>
          <w:rFonts w:cs="Arial"/>
        </w:rPr>
        <w:t>zamenjavo določenega podizvajalca je treba predložiti tudi vso zahtevano dokumentacijo iz razpisne dokumentacije za novega podizvajalca</w:t>
      </w:r>
      <w:r>
        <w:rPr>
          <w:rFonts w:cs="Arial"/>
        </w:rPr>
        <w:t>, vključno s predložitvijo novega obrazca OBR – 2.04</w:t>
      </w:r>
      <w:r w:rsidR="00DA289F">
        <w:rPr>
          <w:rFonts w:cs="Arial"/>
        </w:rPr>
        <w:t>.1 in/ali OBR – 2.04.2</w:t>
      </w:r>
      <w:r w:rsidRPr="00F66554">
        <w:rPr>
          <w:rFonts w:cs="Arial"/>
        </w:rPr>
        <w:t xml:space="preserve">. </w:t>
      </w:r>
    </w:p>
    <w:p w14:paraId="4D07C88B" w14:textId="77777777" w:rsidR="007C31CF" w:rsidRDefault="007C31CF" w:rsidP="007C31CF">
      <w:pPr>
        <w:widowControl w:val="0"/>
        <w:ind w:left="360"/>
        <w:jc w:val="both"/>
        <w:rPr>
          <w:rFonts w:cs="Arial"/>
        </w:rPr>
      </w:pPr>
    </w:p>
    <w:p w14:paraId="69BCBE17" w14:textId="20E4FABC" w:rsidR="007C31CF" w:rsidRDefault="007C31CF" w:rsidP="003A0B8B">
      <w:pPr>
        <w:widowControl w:val="0"/>
        <w:ind w:left="360"/>
        <w:jc w:val="both"/>
      </w:pPr>
      <w:r w:rsidRPr="00DA568A">
        <w:rPr>
          <w:rFonts w:eastAsia="Arial" w:cs="Arial"/>
        </w:rPr>
        <w:t>Če izvajalec ne nominira enakovrednega podizvajalca, lahko naročnik njegovo nominacijo zavrne. V primeru, če do sprejemljive nominacije v ustreznem času ne pride, lahko naročnik pogodbo prekine in unovči finančno zavarovanje za dobro izvedbo pogodbenih obveznosti.</w:t>
      </w:r>
      <w:r>
        <w:rPr>
          <w:rFonts w:eastAsia="Arial" w:cs="Arial"/>
        </w:rPr>
        <w:t xml:space="preserve"> </w:t>
      </w:r>
      <w:r>
        <w:t xml:space="preserve">V kolikor je naročniku zaradi tega nastala škoda, lahko zahteva tudi povrnitev odškodnine po splošnih odškodninskih pravilih. V kolikor so v konkretnem primeru po oceni </w:t>
      </w:r>
      <w:r>
        <w:lastRenderedPageBreak/>
        <w:t>naročnika v zvezi z opustitvijo dolžnosti sporočanja podatkov o podizvajalcih izpolnjene okoliščine iz 1. točke 1. odstavka 112. člena ZJN-3, bo naročnik o potencialni storitvi prekrška obvestil pristojni organ.</w:t>
      </w:r>
    </w:p>
    <w:p w14:paraId="1BB502FC" w14:textId="77777777" w:rsidR="004121A4" w:rsidRPr="003A0B8B" w:rsidRDefault="004121A4" w:rsidP="003A0B8B">
      <w:pPr>
        <w:widowControl w:val="0"/>
        <w:ind w:left="360"/>
        <w:jc w:val="both"/>
        <w:rPr>
          <w:rFonts w:cs="Arial"/>
        </w:rPr>
      </w:pPr>
    </w:p>
    <w:p w14:paraId="08D56CCC" w14:textId="77777777" w:rsidR="007C31CF" w:rsidRDefault="007C31CF" w:rsidP="007C31CF">
      <w:pPr>
        <w:widowControl w:val="0"/>
        <w:ind w:left="360"/>
        <w:jc w:val="both"/>
        <w:rPr>
          <w:rFonts w:cs="Arial"/>
        </w:rPr>
      </w:pPr>
      <w:r w:rsidRPr="00F66554">
        <w:rPr>
          <w:rFonts w:cs="Arial"/>
        </w:rPr>
        <w:t>V predhodnem odstavku navedeno smiselno velja tudi v primeru zamenjave katerega od soponudnikov.</w:t>
      </w:r>
    </w:p>
    <w:p w14:paraId="7EBB8BEC" w14:textId="77777777" w:rsidR="007C31CF" w:rsidRDefault="007C31CF" w:rsidP="007C31CF">
      <w:pPr>
        <w:widowControl w:val="0"/>
        <w:ind w:left="360"/>
        <w:jc w:val="both"/>
        <w:rPr>
          <w:rFonts w:cs="Arial"/>
        </w:rPr>
      </w:pPr>
    </w:p>
    <w:p w14:paraId="7BF3D750" w14:textId="77777777" w:rsidR="007C31CF" w:rsidRDefault="007C31CF" w:rsidP="007C31CF">
      <w:pPr>
        <w:widowControl w:val="0"/>
        <w:ind w:left="360"/>
        <w:jc w:val="both"/>
        <w:rPr>
          <w:u w:val="single"/>
        </w:rPr>
      </w:pPr>
      <w:r w:rsidRPr="00A70E2E">
        <w:rPr>
          <w:u w:val="single"/>
        </w:rPr>
        <w:t xml:space="preserve">Skladno s 1. odstavkom 94. člena ZJN-3, lahko ponudnik odda v podizvajanje samo del javnega naročila. </w:t>
      </w:r>
    </w:p>
    <w:p w14:paraId="54981E8F" w14:textId="77777777" w:rsidR="007C31CF" w:rsidRDefault="007C31CF" w:rsidP="007C31CF">
      <w:pPr>
        <w:widowControl w:val="0"/>
        <w:ind w:left="360"/>
        <w:jc w:val="both"/>
        <w:rPr>
          <w:u w:val="single"/>
        </w:rPr>
      </w:pPr>
    </w:p>
    <w:p w14:paraId="6AD92F96" w14:textId="33E4D45D" w:rsidR="007C31CF" w:rsidRPr="00C0018B" w:rsidRDefault="007C31CF" w:rsidP="007C31CF">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xml:space="preserve">, ostali sodelujoči </w:t>
      </w:r>
      <w:r w:rsidR="0090334F">
        <w:rPr>
          <w:b/>
          <w:u w:val="single"/>
        </w:rPr>
        <w:t>(</w:t>
      </w:r>
      <w:r w:rsidR="00DB5E15">
        <w:rPr>
          <w:b/>
          <w:u w:val="single"/>
        </w:rPr>
        <w:t>soponudnik</w:t>
      </w:r>
      <w:r w:rsidR="0090334F" w:rsidRPr="0090334F">
        <w:rPr>
          <w:b/>
          <w:u w:val="single"/>
        </w:rPr>
        <w:t>, podizvajal</w:t>
      </w:r>
      <w:r w:rsidR="00DB5E15">
        <w:rPr>
          <w:b/>
          <w:u w:val="single"/>
        </w:rPr>
        <w:t>ec</w:t>
      </w:r>
      <w:r w:rsidR="0090334F" w:rsidRPr="0090334F">
        <w:rPr>
          <w:b/>
          <w:u w:val="single"/>
        </w:rPr>
        <w:t xml:space="preserve">) </w:t>
      </w:r>
      <w:r>
        <w:rPr>
          <w:b/>
          <w:u w:val="single"/>
        </w:rPr>
        <w:t>pa ga sopodpišejo.</w:t>
      </w:r>
      <w:r w:rsidRPr="0090334F">
        <w:rPr>
          <w:b/>
        </w:rPr>
        <w:t xml:space="preserve"> </w:t>
      </w:r>
    </w:p>
    <w:p w14:paraId="102811DC" w14:textId="77777777" w:rsidR="0021790F" w:rsidRPr="0041324F" w:rsidRDefault="0021790F" w:rsidP="008F6F79">
      <w:pPr>
        <w:widowControl w:val="0"/>
        <w:ind w:left="360"/>
        <w:jc w:val="both"/>
        <w:rPr>
          <w:rFonts w:cs="Arial"/>
        </w:rPr>
      </w:pPr>
    </w:p>
    <w:p w14:paraId="01323E9A" w14:textId="77777777" w:rsidR="007C31CF" w:rsidRPr="00D817D4" w:rsidRDefault="007C31CF" w:rsidP="00C41A6B">
      <w:pPr>
        <w:widowControl w:val="0"/>
        <w:numPr>
          <w:ilvl w:val="0"/>
          <w:numId w:val="15"/>
        </w:numPr>
        <w:ind w:left="357"/>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.05)</w:t>
      </w:r>
    </w:p>
    <w:p w14:paraId="7F984507" w14:textId="14F3B58C" w:rsidR="007C31CF" w:rsidRPr="0041324F" w:rsidRDefault="007C31CF" w:rsidP="00C41A6B">
      <w:pPr>
        <w:widowControl w:val="0"/>
        <w:ind w:left="357"/>
        <w:jc w:val="both"/>
        <w:rPr>
          <w:rFonts w:cs="Arial"/>
        </w:rPr>
      </w:pPr>
      <w:r w:rsidRPr="00D817D4">
        <w:rPr>
          <w:rFonts w:cs="Arial"/>
        </w:rPr>
        <w:t xml:space="preserve">Obrazec izpolnijo </w:t>
      </w:r>
      <w:r w:rsidRPr="00D817D4">
        <w:rPr>
          <w:rFonts w:cs="Arial"/>
          <w:b/>
          <w:u w:val="single"/>
        </w:rPr>
        <w:t>vsa sodelujoča podjet</w:t>
      </w:r>
      <w:r w:rsidR="00DB5E15">
        <w:rPr>
          <w:rFonts w:cs="Arial"/>
          <w:b/>
          <w:u w:val="single"/>
        </w:rPr>
        <w:t>ja (glavni ponudnik, soponudnik, podizvajalec</w:t>
      </w:r>
      <w:r w:rsidRPr="00D817D4">
        <w:rPr>
          <w:rFonts w:cs="Arial"/>
          <w:b/>
          <w:u w:val="single"/>
        </w:rPr>
        <w:t>)</w:t>
      </w:r>
      <w:r w:rsidRPr="00D817D4">
        <w:rPr>
          <w:rFonts w:cs="Arial"/>
        </w:rPr>
        <w:t>.</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56E7D370" w14:textId="22617A13" w:rsidR="00FD6F4E" w:rsidRPr="0041324F" w:rsidRDefault="00260446" w:rsidP="00996859">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sidR="00121290">
        <w:rPr>
          <w:rFonts w:cs="Arial"/>
          <w:b/>
          <w:color w:val="000000" w:themeColor="text1"/>
          <w:lang w:eastAsia="x-none"/>
        </w:rPr>
        <w:t xml:space="preserve"> ponudnika</w:t>
      </w:r>
      <w:r w:rsidRPr="00260446">
        <w:rPr>
          <w:rFonts w:cs="Arial"/>
          <w:b/>
          <w:color w:val="000000" w:themeColor="text1"/>
          <w:lang w:eastAsia="x-none"/>
        </w:rPr>
        <w:t xml:space="preserve"> </w:t>
      </w:r>
      <w:r w:rsidR="001E60B7">
        <w:rPr>
          <w:rFonts w:cs="Arial"/>
          <w:b/>
          <w:color w:val="000000" w:themeColor="text1"/>
          <w:lang w:eastAsia="x-none"/>
        </w:rPr>
        <w:t>(OBR – 2</w:t>
      </w:r>
      <w:r w:rsidR="000F41CA" w:rsidRPr="0041324F">
        <w:rPr>
          <w:rFonts w:cs="Arial"/>
          <w:b/>
          <w:color w:val="000000" w:themeColor="text1"/>
          <w:lang w:eastAsia="x-none"/>
        </w:rPr>
        <w:t>.0</w:t>
      </w:r>
      <w:r w:rsidR="00E95AF6">
        <w:rPr>
          <w:rFonts w:cs="Arial"/>
          <w:b/>
          <w:color w:val="000000" w:themeColor="text1"/>
          <w:lang w:eastAsia="x-none"/>
        </w:rPr>
        <w:t>6</w:t>
      </w:r>
      <w:r w:rsidR="000F41CA" w:rsidRPr="0041324F">
        <w:rPr>
          <w:rFonts w:cs="Arial"/>
          <w:b/>
          <w:color w:val="000000" w:themeColor="text1"/>
          <w:lang w:eastAsia="x-none"/>
        </w:rPr>
        <w:t>)</w:t>
      </w:r>
    </w:p>
    <w:p w14:paraId="16A7610F" w14:textId="3A49ED7F" w:rsidR="00584076" w:rsidRPr="006B4015" w:rsidRDefault="00260446" w:rsidP="00606A35">
      <w:pPr>
        <w:widowControl w:val="0"/>
        <w:ind w:left="357"/>
        <w:jc w:val="both"/>
        <w:rPr>
          <w:rFonts w:cs="Arial"/>
          <w:strike/>
        </w:rPr>
      </w:pPr>
      <w:r w:rsidRPr="523FDDDB">
        <w:rPr>
          <w:rFonts w:cs="Arial"/>
        </w:rPr>
        <w:t xml:space="preserve">Na podlagi zahtevanih pogojev </w:t>
      </w:r>
      <w:r w:rsidR="000F41CA" w:rsidRPr="523FDDDB">
        <w:rPr>
          <w:rFonts w:cs="Arial"/>
          <w:b/>
          <w:bCs/>
          <w:u w:val="single"/>
        </w:rPr>
        <w:t>vsa sodelujoča podjetja</w:t>
      </w:r>
      <w:r w:rsidR="0021790F" w:rsidRPr="523FDDDB">
        <w:rPr>
          <w:rFonts w:cs="Arial"/>
          <w:b/>
          <w:bCs/>
          <w:u w:val="single"/>
        </w:rPr>
        <w:t xml:space="preserve"> (glavni ponudnik</w:t>
      </w:r>
      <w:r w:rsidR="006B4015">
        <w:rPr>
          <w:rFonts w:cs="Arial"/>
          <w:b/>
          <w:bCs/>
          <w:u w:val="single"/>
        </w:rPr>
        <w:t>,</w:t>
      </w:r>
      <w:r w:rsidR="00DB5E15">
        <w:rPr>
          <w:rFonts w:cs="Arial"/>
          <w:b/>
          <w:bCs/>
          <w:u w:val="single"/>
        </w:rPr>
        <w:t xml:space="preserve"> soponudnik</w:t>
      </w:r>
      <w:r w:rsidR="006B4015">
        <w:rPr>
          <w:rFonts w:cs="Arial"/>
          <w:b/>
          <w:bCs/>
          <w:u w:val="single"/>
        </w:rPr>
        <w:t>,</w:t>
      </w:r>
      <w:r w:rsidR="00DB5E15">
        <w:rPr>
          <w:rFonts w:cs="Arial"/>
          <w:b/>
          <w:bCs/>
          <w:u w:val="single"/>
        </w:rPr>
        <w:t xml:space="preserve"> podizvajalec</w:t>
      </w:r>
      <w:r w:rsidR="0021790F" w:rsidRPr="523FDDDB">
        <w:rPr>
          <w:rFonts w:cs="Arial"/>
          <w:b/>
          <w:bCs/>
          <w:u w:val="single"/>
        </w:rPr>
        <w:t>)</w:t>
      </w:r>
      <w:r w:rsidR="0021790F" w:rsidRPr="00600069">
        <w:rPr>
          <w:rFonts w:cs="Arial"/>
          <w:b/>
          <w:bCs/>
        </w:rPr>
        <w:t xml:space="preserve"> </w:t>
      </w:r>
      <w:r w:rsidR="00457F0A" w:rsidRPr="003C6CA8">
        <w:rPr>
          <w:rFonts w:cs="Arial"/>
        </w:rPr>
        <w:t xml:space="preserve">izpolnijo ESPD in ga v skladu z navodilom iz tega obrazca priložijo ponudbi </w:t>
      </w:r>
      <w:r w:rsidR="00457F0A" w:rsidRPr="006B4015">
        <w:rPr>
          <w:rFonts w:cs="Arial"/>
        </w:rPr>
        <w:t xml:space="preserve">ter predložijo </w:t>
      </w:r>
      <w:r w:rsidR="004715F3">
        <w:rPr>
          <w:rFonts w:cs="Arial"/>
        </w:rPr>
        <w:t xml:space="preserve">morebitna </w:t>
      </w:r>
      <w:r w:rsidR="00457F0A" w:rsidRPr="006B4015">
        <w:rPr>
          <w:rFonts w:cs="Arial"/>
        </w:rPr>
        <w:t>druga dokazila, kot jih zahteva obrazec OBR – 2.06</w:t>
      </w:r>
      <w:r w:rsidR="0021790F" w:rsidRPr="006B4015">
        <w:rPr>
          <w:rFonts w:cs="Arial"/>
        </w:rPr>
        <w:t>.</w:t>
      </w:r>
      <w:r w:rsidR="000F41CA" w:rsidRPr="006B4015">
        <w:rPr>
          <w:rFonts w:cs="Arial"/>
        </w:rPr>
        <w:t xml:space="preserve"> </w:t>
      </w:r>
      <w:r w:rsidR="00F854D6" w:rsidRPr="006B4015">
        <w:rPr>
          <w:rFonts w:cs="Arial"/>
        </w:rPr>
        <w:t>Vsa sodelujoča podjetja morajo</w:t>
      </w:r>
      <w:r w:rsidR="00FE3B6B" w:rsidRPr="006B4015">
        <w:rPr>
          <w:rFonts w:cs="Arial"/>
        </w:rPr>
        <w:t xml:space="preserve"> izpolnjeva</w:t>
      </w:r>
      <w:r w:rsidR="000F41CA" w:rsidRPr="006B4015">
        <w:rPr>
          <w:rFonts w:cs="Arial"/>
        </w:rPr>
        <w:t xml:space="preserve">ti </w:t>
      </w:r>
      <w:r w:rsidRPr="006B4015">
        <w:rPr>
          <w:rFonts w:cs="Arial"/>
        </w:rPr>
        <w:t>zahtevane</w:t>
      </w:r>
      <w:r w:rsidR="000F41CA" w:rsidRPr="006B4015">
        <w:rPr>
          <w:rFonts w:cs="Arial"/>
        </w:rPr>
        <w:t xml:space="preserve"> pogoje, razen </w:t>
      </w:r>
      <w:r w:rsidR="00584076" w:rsidRPr="006B4015">
        <w:rPr>
          <w:rFonts w:cs="Arial"/>
        </w:rPr>
        <w:t>tistih, kjer je opredeljeno drugače</w:t>
      </w:r>
      <w:r w:rsidR="00DB5E15">
        <w:rPr>
          <w:rFonts w:cs="Arial"/>
        </w:rPr>
        <w:t>, in sicer</w:t>
      </w:r>
      <w:r w:rsidR="00DB5E15" w:rsidRPr="00DB5E15">
        <w:t xml:space="preserve"> </w:t>
      </w:r>
      <w:r w:rsidR="00DB5E15" w:rsidRPr="00DB5E15">
        <w:rPr>
          <w:rFonts w:cs="Arial"/>
        </w:rPr>
        <w:t xml:space="preserve">za tisti sklop, ki </w:t>
      </w:r>
      <w:r w:rsidR="00DB5E15">
        <w:rPr>
          <w:rFonts w:cs="Arial"/>
        </w:rPr>
        <w:t>ponudnik ponudbo oddaja</w:t>
      </w:r>
      <w:r w:rsidR="00584076" w:rsidRPr="006B4015">
        <w:rPr>
          <w:rFonts w:cs="Arial"/>
        </w:rPr>
        <w:t xml:space="preserve">. </w:t>
      </w:r>
    </w:p>
    <w:p w14:paraId="2E43291C" w14:textId="77777777" w:rsidR="00177383" w:rsidRPr="0041324F" w:rsidRDefault="00177383" w:rsidP="00996859">
      <w:pPr>
        <w:widowControl w:val="0"/>
        <w:ind w:left="348"/>
        <w:jc w:val="both"/>
        <w:rPr>
          <w:rFonts w:cs="Arial"/>
        </w:rPr>
      </w:pPr>
    </w:p>
    <w:p w14:paraId="4D0469D3" w14:textId="77777777" w:rsidR="007C31CF" w:rsidRPr="000F1059" w:rsidRDefault="007C31CF" w:rsidP="00C41A6B">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3D5C909B" w14:textId="620F51DD" w:rsidR="007C31CF" w:rsidRDefault="007C31CF" w:rsidP="00C41A6B">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sodelujočega podjet</w:t>
      </w:r>
      <w:r w:rsidR="00DB5E15">
        <w:rPr>
          <w:rFonts w:cs="Arial"/>
          <w:b/>
          <w:u w:val="single"/>
        </w:rPr>
        <w:t>ja (glavni ponudnik, soponudnik</w:t>
      </w:r>
      <w:r w:rsidRPr="00D817D4">
        <w:rPr>
          <w:rFonts w:cs="Arial"/>
          <w:b/>
          <w:u w:val="single"/>
        </w:rPr>
        <w:t>, podizvajal</w:t>
      </w:r>
      <w:r w:rsidR="00DB5E15">
        <w:rPr>
          <w:rFonts w:cs="Arial"/>
          <w:b/>
          <w:u w:val="single"/>
        </w:rPr>
        <w:t>ec</w:t>
      </w:r>
      <w:r w:rsidRPr="00D817D4">
        <w:rPr>
          <w:rFonts w:cs="Arial"/>
          <w:b/>
          <w:u w:val="single"/>
        </w:rPr>
        <w:t>) predloži samo v primeru naročnikovega poziva</w:t>
      </w:r>
      <w:r>
        <w:rPr>
          <w:rFonts w:cs="Arial"/>
        </w:rPr>
        <w:t xml:space="preserve">. </w:t>
      </w:r>
    </w:p>
    <w:p w14:paraId="22286913" w14:textId="45CC120C" w:rsidR="00066A83" w:rsidRPr="0041324F" w:rsidRDefault="00066A83" w:rsidP="00600069">
      <w:pPr>
        <w:widowControl w:val="0"/>
        <w:jc w:val="both"/>
        <w:rPr>
          <w:rFonts w:cs="Arial"/>
        </w:rPr>
      </w:pPr>
    </w:p>
    <w:p w14:paraId="4064DAB6" w14:textId="77777777" w:rsidR="007C31CF" w:rsidRPr="00A2770F" w:rsidRDefault="007C31CF" w:rsidP="007C31CF">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8275DDE" w14:textId="2BDDD3AF" w:rsidR="007C31CF" w:rsidRDefault="007C31CF" w:rsidP="007C31CF">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00DB5E15">
        <w:rPr>
          <w:rFonts w:cs="Arial"/>
          <w:b/>
          <w:bCs/>
          <w:u w:val="single"/>
        </w:rPr>
        <w:t xml:space="preserve"> soponudnik</w:t>
      </w:r>
      <w:r>
        <w:rPr>
          <w:rFonts w:cs="Arial"/>
          <w:b/>
          <w:bCs/>
          <w:u w:val="single"/>
        </w:rPr>
        <w:t>,</w:t>
      </w:r>
      <w:r w:rsidRPr="523FDDDB">
        <w:rPr>
          <w:rFonts w:cs="Arial"/>
          <w:b/>
          <w:bCs/>
          <w:u w:val="single"/>
        </w:rPr>
        <w:t xml:space="preserve"> podizvajal</w:t>
      </w:r>
      <w:r w:rsidR="00DB5E15">
        <w:rPr>
          <w:rFonts w:cs="Arial"/>
          <w:b/>
          <w:bCs/>
          <w:u w:val="single"/>
        </w:rPr>
        <w:t>ec</w:t>
      </w:r>
      <w:r w:rsidRPr="523FDDDB">
        <w:rPr>
          <w:rFonts w:cs="Arial"/>
          <w:b/>
          <w:bCs/>
          <w:u w:val="single"/>
        </w:rPr>
        <w:t>)</w:t>
      </w:r>
      <w:r>
        <w:rPr>
          <w:rFonts w:cs="Arial"/>
          <w:b/>
          <w:bCs/>
          <w:u w:val="single"/>
        </w:rPr>
        <w:t xml:space="preserve"> predloži samo v primeru naročnikovega poziva</w:t>
      </w:r>
      <w:r w:rsidRPr="00066A83">
        <w:rPr>
          <w:rFonts w:cs="Arial"/>
        </w:rPr>
        <w:t xml:space="preserve">. </w:t>
      </w:r>
    </w:p>
    <w:p w14:paraId="375A623A" w14:textId="10A2E902" w:rsidR="00A24587" w:rsidRPr="0041324F" w:rsidRDefault="00A24587" w:rsidP="00996859">
      <w:pPr>
        <w:rPr>
          <w:rFonts w:cs="Arial"/>
        </w:rPr>
      </w:pPr>
    </w:p>
    <w:p w14:paraId="55E3EE0E" w14:textId="77777777" w:rsidR="007C31CF" w:rsidRPr="0041324F" w:rsidRDefault="007C31CF" w:rsidP="007C31CF">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24307537" w14:textId="636143E3" w:rsidR="007C31CF" w:rsidRPr="009F0035" w:rsidRDefault="007C31CF" w:rsidP="007C31CF">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00600069">
        <w:rPr>
          <w:rFonts w:cs="Arial"/>
          <w:b/>
          <w:u w:val="single"/>
        </w:rPr>
        <w:t xml:space="preserve"> </w:t>
      </w:r>
      <w:r w:rsidR="00DB5E15">
        <w:rPr>
          <w:rFonts w:cs="Arial"/>
          <w:b/>
          <w:u w:val="single"/>
        </w:rPr>
        <w:t>soponudnik</w:t>
      </w:r>
      <w:r>
        <w:rPr>
          <w:rFonts w:cs="Arial"/>
          <w:b/>
          <w:u w:val="single"/>
        </w:rPr>
        <w:t>,</w:t>
      </w:r>
      <w:r w:rsidR="00DB5E15">
        <w:rPr>
          <w:rFonts w:cs="Arial"/>
          <w:b/>
          <w:u w:val="single"/>
        </w:rPr>
        <w:t xml:space="preserve"> podizvajalec</w:t>
      </w:r>
      <w:r w:rsidRPr="009D7301">
        <w:rPr>
          <w:rFonts w:cs="Arial"/>
          <w:b/>
          <w:u w:val="single"/>
        </w:rPr>
        <w:t xml:space="preserve">), </w:t>
      </w:r>
      <w:r w:rsidRPr="009D7301">
        <w:rPr>
          <w:rFonts w:cs="Arial"/>
          <w:u w:val="single"/>
        </w:rPr>
        <w:t xml:space="preserve">ki prevzemajo </w:t>
      </w:r>
      <w:r w:rsidR="00DB5E15">
        <w:rPr>
          <w:rFonts w:cs="Arial"/>
          <w:u w:val="single"/>
        </w:rPr>
        <w:t>po posameznem sklopu</w:t>
      </w:r>
      <w:r w:rsidRPr="009D7301">
        <w:rPr>
          <w:rFonts w:cs="Arial"/>
          <w:u w:val="single"/>
        </w:rPr>
        <w:t xml:space="preserve">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 xml:space="preserve">Zakona o integriteti in preprečevanju korupcije (Uradni list RS, št. 69/11 </w:t>
      </w:r>
      <w:r w:rsidR="00DB5E15">
        <w:rPr>
          <w:rFonts w:cs="Arial"/>
        </w:rPr>
        <w:t>–</w:t>
      </w:r>
      <w:r w:rsidRPr="00CD1DD8">
        <w:rPr>
          <w:rFonts w:cs="Arial"/>
        </w:rPr>
        <w:t xml:space="preserve"> UPB</w:t>
      </w:r>
      <w:r w:rsidR="00DB5E15">
        <w:rPr>
          <w:rFonts w:cs="Arial"/>
        </w:rPr>
        <w:t xml:space="preserve"> z vključenimi spremembami</w:t>
      </w:r>
      <w:r w:rsidRPr="00CD1DD8">
        <w:rPr>
          <w:rFonts w:cs="Arial"/>
        </w:rPr>
        <w:t>; v nadaljevanju: ZIntPK)</w:t>
      </w:r>
    </w:p>
    <w:p w14:paraId="453EC2E4" w14:textId="77777777" w:rsidR="00616E38" w:rsidRPr="0041324F" w:rsidRDefault="00616E38" w:rsidP="00996859">
      <w:pPr>
        <w:widowControl w:val="0"/>
        <w:ind w:left="348"/>
        <w:jc w:val="both"/>
        <w:rPr>
          <w:rFonts w:cs="Arial"/>
        </w:rPr>
      </w:pPr>
    </w:p>
    <w:p w14:paraId="56E2B0DE" w14:textId="77777777" w:rsidR="0045260E" w:rsidRPr="0045260E" w:rsidRDefault="007C31CF" w:rsidP="00ED23FC">
      <w:pPr>
        <w:widowControl w:val="0"/>
        <w:numPr>
          <w:ilvl w:val="0"/>
          <w:numId w:val="15"/>
        </w:numPr>
        <w:ind w:left="348"/>
        <w:jc w:val="both"/>
        <w:rPr>
          <w:rFonts w:cs="Arial"/>
          <w:i/>
          <w:sz w:val="18"/>
          <w:szCs w:val="18"/>
        </w:rPr>
      </w:pPr>
      <w:r w:rsidRPr="0045260E">
        <w:rPr>
          <w:rFonts w:cs="Arial"/>
          <w:b/>
          <w:lang w:eastAsia="x-none"/>
        </w:rPr>
        <w:t xml:space="preserve">Spisek referenc sodelujočega podjetja (OBR – 2.10) in referenčna izjava (OBR – 2.10a) </w:t>
      </w:r>
    </w:p>
    <w:p w14:paraId="3132AE62" w14:textId="27E559B9" w:rsidR="007C31CF" w:rsidRPr="0045260E" w:rsidRDefault="007C31CF" w:rsidP="007C31CF">
      <w:pPr>
        <w:ind w:left="348"/>
        <w:jc w:val="both"/>
        <w:rPr>
          <w:rFonts w:cs="Arial"/>
        </w:rPr>
      </w:pPr>
      <w:r w:rsidRPr="0045260E">
        <w:rPr>
          <w:rFonts w:cs="Arial"/>
        </w:rPr>
        <w:t xml:space="preserve">Obrazec OBR – 2.10 izpolni </w:t>
      </w:r>
      <w:r w:rsidRPr="0045260E">
        <w:rPr>
          <w:rFonts w:cs="Arial"/>
          <w:b/>
          <w:u w:val="single"/>
        </w:rPr>
        <w:t>tisto sodelujoče podjetje, ki izpolnjuje ta pogoj</w:t>
      </w:r>
      <w:r w:rsidRPr="0045260E">
        <w:rPr>
          <w:rFonts w:cs="Arial"/>
        </w:rPr>
        <w:t xml:space="preserve"> (ponudnik in/ali soponudnik in/ali podizvajalec). </w:t>
      </w:r>
    </w:p>
    <w:p w14:paraId="0058A6F1" w14:textId="77777777" w:rsidR="007C31CF" w:rsidRPr="0045260E" w:rsidRDefault="007C31CF" w:rsidP="007C31CF">
      <w:pPr>
        <w:jc w:val="both"/>
        <w:rPr>
          <w:rFonts w:cs="Arial"/>
        </w:rPr>
      </w:pPr>
    </w:p>
    <w:p w14:paraId="64092E03" w14:textId="15196738" w:rsidR="007C31CF" w:rsidRPr="0045260E" w:rsidRDefault="007C31CF" w:rsidP="007C31CF">
      <w:pPr>
        <w:ind w:left="348"/>
        <w:jc w:val="both"/>
        <w:rPr>
          <w:rFonts w:cs="Arial"/>
        </w:rPr>
      </w:pPr>
      <w:r w:rsidRPr="0045260E">
        <w:rPr>
          <w:rFonts w:cs="Arial"/>
        </w:rPr>
        <w:t xml:space="preserve">Obrazec OBR – 2.10a predloži </w:t>
      </w:r>
      <w:r w:rsidRPr="0045260E">
        <w:rPr>
          <w:rFonts w:cs="Arial"/>
          <w:b/>
          <w:u w:val="single"/>
        </w:rPr>
        <w:t>tisto sodelujoče podjetje, ki izpolnjuje ta pogoj</w:t>
      </w:r>
      <w:r w:rsidRPr="0045260E">
        <w:rPr>
          <w:rFonts w:cs="Arial"/>
        </w:rPr>
        <w:t xml:space="preserve"> (ponudnik in/ali soponudnik in/ali podizvajalec), in sicer za vse tiste reference, ki jih kot svoje navaja v obrazcu OBR – 2.10.</w:t>
      </w:r>
    </w:p>
    <w:p w14:paraId="0D2EA804" w14:textId="77777777" w:rsidR="00600069" w:rsidRDefault="00600069" w:rsidP="0045260E">
      <w:pPr>
        <w:widowControl w:val="0"/>
        <w:ind w:left="348"/>
        <w:jc w:val="both"/>
        <w:rPr>
          <w:rFonts w:cs="Arial"/>
        </w:rPr>
      </w:pPr>
    </w:p>
    <w:p w14:paraId="56896512" w14:textId="1DE6A903" w:rsidR="00BE250B" w:rsidRDefault="007C31CF" w:rsidP="00600069">
      <w:pPr>
        <w:widowControl w:val="0"/>
        <w:ind w:left="348"/>
        <w:jc w:val="both"/>
        <w:rPr>
          <w:rFonts w:cs="Arial"/>
        </w:rPr>
      </w:pPr>
      <w:r w:rsidRPr="0045260E">
        <w:rPr>
          <w:rFonts w:cs="Arial"/>
        </w:rPr>
        <w:lastRenderedPageBreak/>
        <w:t xml:space="preserve">V primeru dvoma izpolnitve pogoja, si naročnik pridržuje pravico, da v zvezi z navedenimi referencami od ponudnika zahteva predložitev dodatnih dokazil (npr. pogodbe, gradbenega dnevnika, situacije, končnega obračuna, zapisnika o prevzemu ipd.) oz. le – te preveri pri predstavnikih referenčnih naročnikov. </w:t>
      </w:r>
    </w:p>
    <w:p w14:paraId="34EEAC63" w14:textId="77777777" w:rsidR="004121A4" w:rsidRPr="0033136F" w:rsidRDefault="004121A4" w:rsidP="00600069">
      <w:pPr>
        <w:widowControl w:val="0"/>
        <w:ind w:left="348"/>
        <w:jc w:val="both"/>
        <w:rPr>
          <w:rFonts w:cs="Arial"/>
        </w:rPr>
      </w:pPr>
    </w:p>
    <w:p w14:paraId="7A6A9CB2" w14:textId="3EC28DBC" w:rsidR="007C31CF" w:rsidRPr="00ED23FC" w:rsidRDefault="007C31CF" w:rsidP="00206F6D">
      <w:pPr>
        <w:pStyle w:val="Odstavekseznama"/>
        <w:numPr>
          <w:ilvl w:val="0"/>
          <w:numId w:val="15"/>
        </w:numPr>
        <w:spacing w:line="240" w:lineRule="auto"/>
        <w:ind w:left="357" w:hanging="357"/>
        <w:rPr>
          <w:rFonts w:ascii="Arial" w:eastAsia="Times New Roman" w:hAnsi="Arial" w:cs="Arial"/>
          <w:i/>
          <w:color w:val="BFBFBF" w:themeColor="background1" w:themeShade="BF"/>
          <w:sz w:val="18"/>
          <w:szCs w:val="18"/>
          <w:lang w:eastAsia="x-none"/>
        </w:rPr>
      </w:pPr>
      <w:r w:rsidRPr="00ED23FC">
        <w:rPr>
          <w:rFonts w:ascii="Arial" w:hAnsi="Arial" w:cs="Arial"/>
          <w:b/>
          <w:lang w:eastAsia="x-none"/>
        </w:rPr>
        <w:t xml:space="preserve">Nominacija odgovornih oseb gradnje </w:t>
      </w:r>
      <w:r w:rsidR="0045260E" w:rsidRPr="00ED23FC">
        <w:rPr>
          <w:rFonts w:ascii="Arial" w:hAnsi="Arial" w:cs="Arial"/>
          <w:b/>
          <w:lang w:eastAsia="x-none"/>
        </w:rPr>
        <w:t xml:space="preserve">(vodje gradnje in vodje posamičnih del) </w:t>
      </w:r>
      <w:r w:rsidRPr="00ED23FC">
        <w:rPr>
          <w:rFonts w:ascii="Arial" w:hAnsi="Arial" w:cs="Arial"/>
          <w:b/>
          <w:lang w:eastAsia="x-none"/>
        </w:rPr>
        <w:t xml:space="preserve">ter spisek </w:t>
      </w:r>
      <w:r w:rsidRPr="00ED23FC">
        <w:rPr>
          <w:rFonts w:ascii="Arial" w:hAnsi="Arial" w:cs="Arial"/>
          <w:b/>
        </w:rPr>
        <w:t xml:space="preserve">referenc </w:t>
      </w:r>
      <w:r w:rsidR="0045260E" w:rsidRPr="00ED23FC">
        <w:rPr>
          <w:rFonts w:ascii="Arial" w:hAnsi="Arial" w:cs="Arial"/>
          <w:b/>
        </w:rPr>
        <w:t>vodje gradnje</w:t>
      </w:r>
      <w:r w:rsidRPr="00ED23FC">
        <w:rPr>
          <w:rFonts w:ascii="Arial" w:hAnsi="Arial" w:cs="Arial"/>
          <w:b/>
        </w:rPr>
        <w:t xml:space="preserve"> </w:t>
      </w:r>
      <w:r w:rsidR="0045260E" w:rsidRPr="00ED23FC">
        <w:rPr>
          <w:rFonts w:ascii="Arial" w:hAnsi="Arial" w:cs="Arial"/>
          <w:b/>
          <w:lang w:eastAsia="x-none"/>
        </w:rPr>
        <w:t>(OBR – 2</w:t>
      </w:r>
      <w:r w:rsidRPr="00ED23FC">
        <w:rPr>
          <w:rFonts w:ascii="Arial" w:hAnsi="Arial" w:cs="Arial"/>
          <w:b/>
          <w:lang w:eastAsia="x-none"/>
        </w:rPr>
        <w:t xml:space="preserve">.11) in referenčna izjava za </w:t>
      </w:r>
      <w:r w:rsidR="0045260E" w:rsidRPr="00ED23FC">
        <w:rPr>
          <w:rFonts w:ascii="Arial" w:hAnsi="Arial" w:cs="Arial"/>
          <w:b/>
          <w:lang w:eastAsia="x-none"/>
        </w:rPr>
        <w:t xml:space="preserve">vodjo gradnje </w:t>
      </w:r>
      <w:r w:rsidRPr="00ED23FC">
        <w:rPr>
          <w:rFonts w:ascii="Arial" w:hAnsi="Arial" w:cs="Arial"/>
          <w:b/>
          <w:lang w:eastAsia="x-none"/>
        </w:rPr>
        <w:t xml:space="preserve"> (OBR – 2.11a)</w:t>
      </w:r>
    </w:p>
    <w:p w14:paraId="39BF32B3" w14:textId="0CFE595C" w:rsidR="007C31CF" w:rsidRPr="00ED23FC" w:rsidRDefault="007C31CF" w:rsidP="00206F6D">
      <w:pPr>
        <w:ind w:left="348"/>
        <w:jc w:val="both"/>
        <w:rPr>
          <w:rFonts w:cs="Arial"/>
        </w:rPr>
      </w:pPr>
      <w:r w:rsidRPr="00ED23FC">
        <w:rPr>
          <w:rFonts w:cs="Arial"/>
        </w:rPr>
        <w:t xml:space="preserve">Obrazec OBR – 2.11 izpolni </w:t>
      </w:r>
      <w:r w:rsidRPr="00ED23FC">
        <w:rPr>
          <w:rFonts w:cs="Arial"/>
          <w:b/>
          <w:u w:val="single"/>
        </w:rPr>
        <w:t>tisto sodelujoče podjetje, ki izpolnjuje ta pogoj</w:t>
      </w:r>
      <w:r w:rsidRPr="00ED23FC">
        <w:rPr>
          <w:rFonts w:cs="Arial"/>
        </w:rPr>
        <w:t xml:space="preserve"> (ponudnik in/ali soponudnik in/ali podizvajalec). </w:t>
      </w:r>
    </w:p>
    <w:p w14:paraId="7708C9AD" w14:textId="77777777" w:rsidR="007C31CF" w:rsidRPr="00ED23FC" w:rsidRDefault="007C31CF" w:rsidP="00206F6D">
      <w:pPr>
        <w:jc w:val="both"/>
        <w:rPr>
          <w:rFonts w:cs="Arial"/>
        </w:rPr>
      </w:pPr>
    </w:p>
    <w:p w14:paraId="272DEB15" w14:textId="42C3F35A" w:rsidR="007C31CF" w:rsidRPr="00ED23FC" w:rsidRDefault="007C31CF" w:rsidP="00206F6D">
      <w:pPr>
        <w:ind w:left="348"/>
        <w:jc w:val="both"/>
        <w:rPr>
          <w:rFonts w:cs="Arial"/>
        </w:rPr>
      </w:pPr>
      <w:r w:rsidRPr="00ED23FC">
        <w:rPr>
          <w:rFonts w:cs="Arial"/>
        </w:rPr>
        <w:t xml:space="preserve">Obrazec OBR – 2.11a predloži </w:t>
      </w:r>
      <w:r w:rsidRPr="00ED23FC">
        <w:rPr>
          <w:rFonts w:cs="Arial"/>
          <w:b/>
          <w:u w:val="single"/>
        </w:rPr>
        <w:t>tisto sodelujoče podjetje, ki izpolnjuje ta pogoj</w:t>
      </w:r>
      <w:r w:rsidRPr="00ED23FC">
        <w:rPr>
          <w:rFonts w:cs="Arial"/>
        </w:rPr>
        <w:t xml:space="preserve"> (ponudnik in/ali soponudnik in/ali podizvajalec), in sicer za vse tiste reference, ki jih kot svoje navaja v obrazcu OBR – 2.11.</w:t>
      </w:r>
    </w:p>
    <w:p w14:paraId="27A05A93" w14:textId="77777777" w:rsidR="007C31CF" w:rsidRPr="00ED23FC" w:rsidRDefault="007C31CF" w:rsidP="00206F6D">
      <w:pPr>
        <w:widowControl w:val="0"/>
        <w:ind w:left="348"/>
        <w:jc w:val="both"/>
        <w:rPr>
          <w:rFonts w:cs="Arial"/>
        </w:rPr>
      </w:pPr>
    </w:p>
    <w:p w14:paraId="4DBF79FD" w14:textId="77777777" w:rsidR="007C31CF" w:rsidRPr="0045260E" w:rsidRDefault="007C31CF" w:rsidP="00206F6D">
      <w:pPr>
        <w:widowControl w:val="0"/>
        <w:ind w:left="348"/>
        <w:jc w:val="both"/>
        <w:rPr>
          <w:rFonts w:cs="Arial"/>
        </w:rPr>
      </w:pPr>
      <w:r w:rsidRPr="00ED23FC">
        <w:rPr>
          <w:rFonts w:cs="Arial"/>
        </w:rPr>
        <w:t>V primeru dvoma izpolnitve pogoja, si naročnik pridržuje pravico, da v zvezi z navedenimi referencami od ponudnika zahteva predložitev dodatnih dokazil (npr. pogodbe, zapisnik o prevzemu, dobavnice, prevzemnice ipd.) oz. le – te preveri pri predstavnikih referenčnih naročnikov.</w:t>
      </w:r>
      <w:r w:rsidRPr="0045260E">
        <w:rPr>
          <w:rFonts w:cs="Arial"/>
        </w:rPr>
        <w:t xml:space="preserve"> </w:t>
      </w:r>
    </w:p>
    <w:p w14:paraId="45B7CEC7" w14:textId="77777777" w:rsidR="007C31CF" w:rsidRDefault="007C31CF" w:rsidP="00206F6D">
      <w:pPr>
        <w:pStyle w:val="odstavek1"/>
        <w:numPr>
          <w:ilvl w:val="0"/>
          <w:numId w:val="0"/>
        </w:numPr>
        <w:rPr>
          <w:color w:val="auto"/>
        </w:rPr>
      </w:pPr>
    </w:p>
    <w:p w14:paraId="37848967" w14:textId="3E8BD63F" w:rsidR="007C31CF" w:rsidRPr="0045260E" w:rsidRDefault="007C31CF" w:rsidP="00206F6D">
      <w:pPr>
        <w:pStyle w:val="odstavek1"/>
        <w:numPr>
          <w:ilvl w:val="0"/>
          <w:numId w:val="0"/>
        </w:numPr>
        <w:ind w:left="360"/>
        <w:rPr>
          <w:color w:val="auto"/>
        </w:rPr>
      </w:pPr>
      <w:r w:rsidRPr="0045260E">
        <w:rPr>
          <w:color w:val="auto"/>
        </w:rPr>
        <w:t>Odgovorn</w:t>
      </w:r>
      <w:r w:rsidRPr="0045260E">
        <w:rPr>
          <w:color w:val="auto"/>
          <w:lang w:val="sl-SI"/>
        </w:rPr>
        <w:t>a(-</w:t>
      </w:r>
      <w:r w:rsidRPr="0045260E">
        <w:rPr>
          <w:color w:val="auto"/>
        </w:rPr>
        <w:t>e</w:t>
      </w:r>
      <w:r w:rsidRPr="0045260E">
        <w:rPr>
          <w:color w:val="auto"/>
          <w:lang w:val="sl-SI"/>
        </w:rPr>
        <w:t>)</w:t>
      </w:r>
      <w:r w:rsidRPr="0045260E">
        <w:rPr>
          <w:color w:val="auto"/>
        </w:rPr>
        <w:t xml:space="preserve"> oseb</w:t>
      </w:r>
      <w:r w:rsidRPr="0045260E">
        <w:rPr>
          <w:color w:val="auto"/>
          <w:lang w:val="sl-SI"/>
        </w:rPr>
        <w:t>a(-</w:t>
      </w:r>
      <w:r w:rsidRPr="0045260E">
        <w:rPr>
          <w:color w:val="auto"/>
        </w:rPr>
        <w:t>e</w:t>
      </w:r>
      <w:r w:rsidRPr="0045260E">
        <w:rPr>
          <w:color w:val="auto"/>
          <w:lang w:val="sl-SI"/>
        </w:rPr>
        <w:t>)</w:t>
      </w:r>
      <w:r w:rsidRPr="0045260E">
        <w:rPr>
          <w:color w:val="auto"/>
        </w:rPr>
        <w:t xml:space="preserve"> gradnje </w:t>
      </w:r>
      <w:r w:rsidRPr="0045260E">
        <w:rPr>
          <w:color w:val="auto"/>
          <w:lang w:val="sl-SI"/>
        </w:rPr>
        <w:t>je(-so)</w:t>
      </w:r>
      <w:r w:rsidRPr="0045260E">
        <w:rPr>
          <w:color w:val="auto"/>
        </w:rPr>
        <w:t xml:space="preserve">: </w:t>
      </w:r>
      <w:r w:rsidRPr="0045260E">
        <w:rPr>
          <w:color w:val="auto"/>
          <w:lang w:val="sl-SI"/>
        </w:rPr>
        <w:t>vodja gradnje in vodje posamičnih del</w:t>
      </w:r>
      <w:r w:rsidRPr="0045260E">
        <w:rPr>
          <w:color w:val="auto"/>
        </w:rPr>
        <w:t>, ki mora</w:t>
      </w:r>
      <w:r w:rsidRPr="0045260E">
        <w:rPr>
          <w:color w:val="auto"/>
          <w:lang w:val="sl-SI"/>
        </w:rPr>
        <w:t>(-</w:t>
      </w:r>
      <w:r w:rsidRPr="0045260E">
        <w:rPr>
          <w:color w:val="auto"/>
        </w:rPr>
        <w:t>jo</w:t>
      </w:r>
      <w:r w:rsidRPr="0045260E">
        <w:rPr>
          <w:color w:val="auto"/>
          <w:lang w:val="sl-SI"/>
        </w:rPr>
        <w:t>)</w:t>
      </w:r>
      <w:r w:rsidRPr="0045260E">
        <w:rPr>
          <w:color w:val="auto"/>
        </w:rPr>
        <w:t xml:space="preserve"> v skladu z aktualno gradbeno zakonodajo izpolnjevati pogoje za imenovanje</w:t>
      </w:r>
      <w:r w:rsidRPr="0045260E">
        <w:rPr>
          <w:color w:val="auto"/>
          <w:lang w:val="sl-SI"/>
        </w:rPr>
        <w:t xml:space="preserve"> te funkcije</w:t>
      </w:r>
      <w:r w:rsidRPr="0045260E">
        <w:rPr>
          <w:color w:val="auto"/>
        </w:rPr>
        <w:t>.</w:t>
      </w:r>
    </w:p>
    <w:p w14:paraId="7297F77A" w14:textId="77777777" w:rsidR="007C31CF" w:rsidRDefault="007C31CF" w:rsidP="00206F6D">
      <w:pPr>
        <w:pStyle w:val="odstavek1"/>
        <w:numPr>
          <w:ilvl w:val="0"/>
          <w:numId w:val="0"/>
        </w:numPr>
        <w:ind w:left="348"/>
        <w:rPr>
          <w:color w:val="auto"/>
        </w:rPr>
      </w:pPr>
    </w:p>
    <w:p w14:paraId="4AFDF2F7" w14:textId="2C7A3D62" w:rsidR="007C31CF" w:rsidRPr="00BC5B72" w:rsidRDefault="007C31CF" w:rsidP="00206F6D">
      <w:pPr>
        <w:pStyle w:val="odstavek1"/>
        <w:numPr>
          <w:ilvl w:val="0"/>
          <w:numId w:val="0"/>
        </w:numPr>
        <w:ind w:left="357"/>
        <w:rPr>
          <w:color w:val="auto"/>
        </w:rPr>
      </w:pPr>
      <w:r w:rsidRPr="0045260E">
        <w:rPr>
          <w:color w:val="auto"/>
        </w:rPr>
        <w:t>Vodja gradnje usklajuje vsa dela izvajalca (glavnega izvajalca in ostalih</w:t>
      </w:r>
      <w:r w:rsidRPr="0045260E">
        <w:rPr>
          <w:color w:val="auto"/>
          <w:lang w:val="sl-SI"/>
        </w:rPr>
        <w:t xml:space="preserve"> sodelujočih</w:t>
      </w:r>
      <w:r w:rsidRPr="0045260E">
        <w:rPr>
          <w:color w:val="auto"/>
        </w:rPr>
        <w:t xml:space="preserve"> podjetij) ter </w:t>
      </w:r>
      <w:r w:rsidRPr="0045260E">
        <w:rPr>
          <w:color w:val="auto"/>
          <w:lang w:val="sl-SI"/>
        </w:rPr>
        <w:t xml:space="preserve">tudi </w:t>
      </w:r>
      <w:r w:rsidRPr="0045260E">
        <w:rPr>
          <w:color w:val="auto"/>
        </w:rPr>
        <w:t>dela izvajalcev</w:t>
      </w:r>
      <w:r w:rsidRPr="0045260E">
        <w:rPr>
          <w:color w:val="auto"/>
          <w:lang w:val="sl-SI"/>
        </w:rPr>
        <w:t>,</w:t>
      </w:r>
      <w:r w:rsidRPr="0045260E">
        <w:rPr>
          <w:color w:val="auto"/>
        </w:rPr>
        <w:t xml:space="preserve"> s katerimi je naročnik sklenil ločeno naročilo</w:t>
      </w:r>
      <w:r w:rsidRPr="0045260E">
        <w:rPr>
          <w:color w:val="auto"/>
          <w:lang w:val="sl-SI"/>
        </w:rPr>
        <w:t xml:space="preserve"> ter </w:t>
      </w:r>
      <w:r w:rsidR="00B43479">
        <w:rPr>
          <w:color w:val="auto"/>
          <w:lang w:val="sl-SI"/>
        </w:rPr>
        <w:t xml:space="preserve">usklajuje </w:t>
      </w:r>
      <w:r w:rsidRPr="0045260E">
        <w:rPr>
          <w:color w:val="auto"/>
          <w:lang w:val="sl-SI"/>
        </w:rPr>
        <w:t>vod</w:t>
      </w:r>
      <w:r w:rsidR="00B43479">
        <w:rPr>
          <w:color w:val="auto"/>
          <w:lang w:val="sl-SI"/>
        </w:rPr>
        <w:t>je</w:t>
      </w:r>
      <w:r w:rsidRPr="0045260E">
        <w:rPr>
          <w:color w:val="auto"/>
          <w:lang w:val="sl-SI"/>
        </w:rPr>
        <w:t xml:space="preserve"> posamičnih del</w:t>
      </w:r>
      <w:r w:rsidRPr="0045260E">
        <w:rPr>
          <w:color w:val="auto"/>
        </w:rPr>
        <w:t xml:space="preserve">. </w:t>
      </w:r>
      <w:r w:rsidRPr="00BC5B72">
        <w:rPr>
          <w:color w:val="auto"/>
        </w:rPr>
        <w:t>Vodja gradnje je vezni člen med naročnikom, vodjem nadzora, vodjem projekta (projektanta), koordinatorjem za VZD in vsemi izvajalci, aktivno sodeluje na koordinacijskih sestankih ter opravlja dela v skladu z aktualno gradbeno zakonodajo.</w:t>
      </w:r>
    </w:p>
    <w:p w14:paraId="0B5EBA16" w14:textId="77777777" w:rsidR="007C31CF" w:rsidRPr="00BC5B72" w:rsidRDefault="007C31CF" w:rsidP="00206F6D">
      <w:pPr>
        <w:pStyle w:val="odstavek1"/>
        <w:numPr>
          <w:ilvl w:val="0"/>
          <w:numId w:val="0"/>
        </w:numPr>
        <w:rPr>
          <w:color w:val="auto"/>
        </w:rPr>
      </w:pPr>
    </w:p>
    <w:p w14:paraId="4C1594FD" w14:textId="78E8ADB8" w:rsidR="007C31CF" w:rsidRPr="00A26D6C" w:rsidRDefault="007C31CF" w:rsidP="00206F6D">
      <w:pPr>
        <w:pStyle w:val="odstavek1"/>
        <w:numPr>
          <w:ilvl w:val="0"/>
          <w:numId w:val="0"/>
        </w:numPr>
        <w:ind w:left="348"/>
        <w:rPr>
          <w:color w:val="auto"/>
          <w:lang w:val="sl-SI"/>
        </w:rPr>
      </w:pPr>
      <w:r w:rsidRPr="00BC5B72">
        <w:rPr>
          <w:color w:val="auto"/>
        </w:rPr>
        <w:t>V primeru zamenjave v ponudbi nominiranih odgovornih oseb gradnje med izvajanjem naročila, mora izvajalec zaprositi naročnika za soglasje k tej spremembi. Pogoj za pridobitev soglasja naročnika je, da je zamenjava vsaj enakovredna – da nov</w:t>
      </w:r>
      <w:r>
        <w:rPr>
          <w:color w:val="auto"/>
          <w:lang w:val="sl-SI"/>
        </w:rPr>
        <w:t>a odgovorna oseba gradnje</w:t>
      </w:r>
      <w:r w:rsidRPr="00BC5B72">
        <w:rPr>
          <w:color w:val="auto"/>
        </w:rPr>
        <w:t xml:space="preserve"> izpolnjuje vsaj vse zahtevane pogoje iz razpisne dokumentacije. Skupaj s prošnjo izvajalca za zamenjavo določene odgovorne osebe gradnje, mora ta predložiti vso zahtevano dokumentacijo iz razpisne dokumentacije za novo odgovorno osebo gradnje </w:t>
      </w:r>
      <w:r w:rsidRPr="003A0B8B">
        <w:rPr>
          <w:color w:val="auto"/>
        </w:rPr>
        <w:t xml:space="preserve">(vključno </w:t>
      </w:r>
      <w:r w:rsidRPr="003A0B8B">
        <w:rPr>
          <w:color w:val="auto"/>
          <w:lang w:val="sl-SI"/>
        </w:rPr>
        <w:t xml:space="preserve">z obrazcem </w:t>
      </w:r>
      <w:r w:rsidRPr="003A0B8B">
        <w:rPr>
          <w:color w:val="auto"/>
        </w:rPr>
        <w:t xml:space="preserve">OBR – 2.11 </w:t>
      </w:r>
      <w:r w:rsidRPr="003A0B8B">
        <w:rPr>
          <w:color w:val="auto"/>
          <w:lang w:val="sl-SI"/>
        </w:rPr>
        <w:t>in OBR – 2.11a)</w:t>
      </w:r>
      <w:r w:rsidRPr="00BC5B72">
        <w:rPr>
          <w:color w:val="auto"/>
        </w:rPr>
        <w:t xml:space="preserve">. Če izvajalec ne nominira enakovredne odgovorne osebe gradnje, lahko naročnik prekine pogodbo </w:t>
      </w:r>
      <w:r w:rsidRPr="00520816">
        <w:rPr>
          <w:color w:val="auto"/>
        </w:rPr>
        <w:t>in unovči finančno zavarovanje za dobro izvedbo pogodbenih obveznosti</w:t>
      </w:r>
      <w:r w:rsidRPr="00520816">
        <w:rPr>
          <w:color w:val="auto"/>
          <w:lang w:val="sl-SI"/>
        </w:rPr>
        <w:t xml:space="preserve"> (če je le-to zahtevano)</w:t>
      </w:r>
      <w:r w:rsidRPr="00520816">
        <w:rPr>
          <w:color w:val="auto"/>
        </w:rPr>
        <w:t>.</w:t>
      </w:r>
      <w:r>
        <w:rPr>
          <w:color w:val="auto"/>
          <w:lang w:val="sl-SI"/>
        </w:rPr>
        <w:t xml:space="preserve"> V kolikor je naročniku zaradi tega nastala škoda, lahko zahteva tudi povrnitev odškodnine po splošnih odškodninskih pravilih. </w:t>
      </w:r>
    </w:p>
    <w:p w14:paraId="1E529726" w14:textId="393DF482" w:rsidR="000323C8" w:rsidRDefault="000323C8" w:rsidP="00996859">
      <w:pPr>
        <w:pStyle w:val="odstavek1"/>
        <w:numPr>
          <w:ilvl w:val="0"/>
          <w:numId w:val="0"/>
        </w:numPr>
        <w:rPr>
          <w:color w:val="auto"/>
        </w:rPr>
      </w:pPr>
    </w:p>
    <w:p w14:paraId="5F2285AF" w14:textId="77777777" w:rsidR="00C41F9A" w:rsidRPr="00C41F9A" w:rsidRDefault="007C31CF" w:rsidP="00C41F9A">
      <w:pPr>
        <w:pStyle w:val="Odstavekseznama"/>
        <w:numPr>
          <w:ilvl w:val="0"/>
          <w:numId w:val="15"/>
        </w:numPr>
        <w:spacing w:line="240" w:lineRule="auto"/>
        <w:rPr>
          <w:rFonts w:ascii="Arial" w:eastAsia="Times New Roman" w:hAnsi="Arial" w:cs="Arial"/>
          <w:b/>
          <w:color w:val="000000" w:themeColor="text1"/>
          <w:lang w:eastAsia="x-none"/>
        </w:rPr>
      </w:pPr>
      <w:r w:rsidRPr="00C41F9A">
        <w:rPr>
          <w:rFonts w:ascii="Arial" w:hAnsi="Arial" w:cs="Arial"/>
          <w:b/>
          <w:color w:val="000000" w:themeColor="text1"/>
          <w:lang w:eastAsia="x-none"/>
        </w:rPr>
        <w:t>Izjava glavnega ponudnika (OBR – 2.</w:t>
      </w:r>
      <w:r w:rsidRPr="00C41F9A">
        <w:rPr>
          <w:rFonts w:ascii="Arial" w:hAnsi="Arial" w:cs="Arial"/>
          <w:b/>
          <w:lang w:eastAsia="x-none"/>
        </w:rPr>
        <w:t>12</w:t>
      </w:r>
      <w:r w:rsidR="006F51E4" w:rsidRPr="00C41F9A">
        <w:rPr>
          <w:rFonts w:ascii="Arial" w:hAnsi="Arial" w:cs="Arial"/>
          <w:b/>
          <w:lang w:eastAsia="x-none"/>
        </w:rPr>
        <w:t>.1</w:t>
      </w:r>
      <w:r w:rsidR="00C41F9A">
        <w:rPr>
          <w:rFonts w:ascii="Arial" w:hAnsi="Arial" w:cs="Arial"/>
          <w:b/>
          <w:lang w:eastAsia="x-none"/>
        </w:rPr>
        <w:t xml:space="preserve"> </w:t>
      </w:r>
      <w:r w:rsidR="00C41F9A" w:rsidRPr="006F51E4">
        <w:rPr>
          <w:rFonts w:ascii="Arial" w:hAnsi="Arial" w:cs="Arial"/>
          <w:i/>
          <w:color w:val="808080" w:themeColor="background1" w:themeShade="80"/>
          <w:lang w:eastAsia="x-none"/>
        </w:rPr>
        <w:t>/velja za sklop 1/</w:t>
      </w:r>
      <w:r w:rsidRPr="00C41F9A">
        <w:rPr>
          <w:rFonts w:ascii="Arial" w:hAnsi="Arial" w:cs="Arial"/>
          <w:b/>
          <w:color w:val="000000" w:themeColor="text1"/>
          <w:lang w:eastAsia="x-none"/>
        </w:rPr>
        <w:t>)</w:t>
      </w:r>
      <w:r w:rsidR="006F51E4" w:rsidRPr="00C41F9A">
        <w:rPr>
          <w:rFonts w:ascii="Arial" w:hAnsi="Arial" w:cs="Arial"/>
          <w:b/>
          <w:color w:val="000000" w:themeColor="text1"/>
          <w:lang w:eastAsia="x-none"/>
        </w:rPr>
        <w:t xml:space="preserve"> </w:t>
      </w:r>
    </w:p>
    <w:p w14:paraId="66887F71" w14:textId="18B12699" w:rsidR="004C3189" w:rsidRPr="00E62CAD" w:rsidRDefault="004C3189" w:rsidP="00C41F9A">
      <w:pPr>
        <w:pStyle w:val="Odstavekseznama"/>
        <w:spacing w:line="240" w:lineRule="auto"/>
        <w:ind w:left="360"/>
        <w:rPr>
          <w:rFonts w:ascii="Arial" w:eastAsia="Times New Roman" w:hAnsi="Arial" w:cs="Arial"/>
          <w:b/>
          <w:color w:val="000000" w:themeColor="text1"/>
          <w:lang w:eastAsia="x-none"/>
        </w:rPr>
      </w:pPr>
      <w:r w:rsidRPr="00E62CAD">
        <w:rPr>
          <w:rFonts w:ascii="Arial" w:hAnsi="Arial" w:cs="Arial"/>
        </w:rPr>
        <w:t xml:space="preserve">Obrazec OBR – 2.12.1 izpolni in predloži </w:t>
      </w:r>
      <w:r w:rsidRPr="00E62CAD">
        <w:rPr>
          <w:rFonts w:ascii="Arial" w:hAnsi="Arial" w:cs="Arial"/>
          <w:b/>
          <w:u w:val="single"/>
        </w:rPr>
        <w:t>glavni ponudnik</w:t>
      </w:r>
      <w:r w:rsidRPr="00E62CAD">
        <w:rPr>
          <w:rFonts w:ascii="Arial" w:hAnsi="Arial" w:cs="Arial"/>
        </w:rPr>
        <w:t xml:space="preserve">. Obrazec se po potrebi prilagodi. </w:t>
      </w:r>
    </w:p>
    <w:p w14:paraId="1D8DFB1A" w14:textId="77777777" w:rsidR="004C3189" w:rsidRDefault="004C3189" w:rsidP="004C3189">
      <w:pPr>
        <w:widowControl w:val="0"/>
        <w:ind w:left="348"/>
        <w:jc w:val="both"/>
        <w:rPr>
          <w:rFonts w:cs="Arial"/>
        </w:rPr>
      </w:pPr>
    </w:p>
    <w:p w14:paraId="6AE6E13F" w14:textId="44450211" w:rsidR="004C3189" w:rsidRDefault="004C3189" w:rsidP="004C3189">
      <w:pPr>
        <w:widowControl w:val="0"/>
        <w:ind w:left="348"/>
        <w:jc w:val="both"/>
        <w:rPr>
          <w:rFonts w:cs="Arial"/>
        </w:rPr>
      </w:pPr>
      <w:r w:rsidRPr="001E60B7">
        <w:rPr>
          <w:rFonts w:eastAsia="MS Gothic" w:cs="Arial"/>
        </w:rPr>
        <w:t>P</w:t>
      </w:r>
      <w:r w:rsidRPr="001E60B7">
        <w:rPr>
          <w:rFonts w:cs="Arial"/>
        </w:rPr>
        <w:t xml:space="preserve">onudnik </w:t>
      </w:r>
      <w:r>
        <w:rPr>
          <w:rFonts w:cs="Arial"/>
        </w:rPr>
        <w:t>k obrazcu</w:t>
      </w:r>
      <w:r w:rsidRPr="001E60B7">
        <w:rPr>
          <w:rFonts w:cs="Arial"/>
        </w:rPr>
        <w:t xml:space="preserve"> predloži ustrezna dokazila (če so le-ta zahtevana) skladno s pogoji</w:t>
      </w:r>
      <w:r>
        <w:rPr>
          <w:rFonts w:cs="Arial"/>
        </w:rPr>
        <w:t xml:space="preserve"> za sklop 1</w:t>
      </w:r>
      <w:r w:rsidRPr="001E60B7">
        <w:rPr>
          <w:rFonts w:cs="Arial"/>
        </w:rPr>
        <w:t xml:space="preserve">, </w:t>
      </w:r>
      <w:r>
        <w:rPr>
          <w:rFonts w:cs="Arial"/>
        </w:rPr>
        <w:t xml:space="preserve">ki so </w:t>
      </w:r>
      <w:r w:rsidR="00B0456A">
        <w:rPr>
          <w:rFonts w:cs="Arial"/>
        </w:rPr>
        <w:t xml:space="preserve">določeni </w:t>
      </w:r>
      <w:r w:rsidRPr="001E60B7">
        <w:rPr>
          <w:rFonts w:cs="Arial"/>
        </w:rPr>
        <w:t>v obrazcu »Pogoji za ugotavljanje sposobnosti in usposobljenosti ponudnika (OBR – 2.06)«.</w:t>
      </w:r>
    </w:p>
    <w:p w14:paraId="6AA0169B" w14:textId="4A4213A2" w:rsidR="006F51E4" w:rsidRPr="00C41A6B" w:rsidRDefault="006F51E4" w:rsidP="00C41A6B">
      <w:pPr>
        <w:rPr>
          <w:rFonts w:cs="Arial"/>
          <w:b/>
          <w:color w:val="000000" w:themeColor="text1"/>
          <w:lang w:eastAsia="x-none"/>
        </w:rPr>
      </w:pPr>
    </w:p>
    <w:p w14:paraId="4A8EEACE" w14:textId="77777777" w:rsidR="00E62CAD" w:rsidRPr="00E62CAD" w:rsidRDefault="006F51E4" w:rsidP="00062448">
      <w:pPr>
        <w:pStyle w:val="Odstavekseznama"/>
        <w:numPr>
          <w:ilvl w:val="0"/>
          <w:numId w:val="15"/>
        </w:numPr>
        <w:spacing w:line="240" w:lineRule="auto"/>
        <w:ind w:left="357" w:hanging="357"/>
        <w:rPr>
          <w:rFonts w:ascii="Arial" w:eastAsia="Times New Roman" w:hAnsi="Arial" w:cs="Arial"/>
          <w:color w:val="000000" w:themeColor="text1"/>
          <w:lang w:eastAsia="x-none"/>
        </w:rPr>
      </w:pPr>
      <w:r w:rsidRPr="00E62CAD">
        <w:rPr>
          <w:rFonts w:ascii="Arial" w:hAnsi="Arial" w:cs="Arial"/>
          <w:b/>
          <w:color w:val="000000" w:themeColor="text1"/>
          <w:lang w:eastAsia="x-none"/>
        </w:rPr>
        <w:t xml:space="preserve">Izjava glavnega </w:t>
      </w:r>
      <w:r w:rsidR="00B0456A" w:rsidRPr="00E62CAD">
        <w:rPr>
          <w:rFonts w:ascii="Arial" w:hAnsi="Arial" w:cs="Arial"/>
          <w:b/>
          <w:color w:val="000000" w:themeColor="text1"/>
          <w:lang w:eastAsia="x-none"/>
        </w:rPr>
        <w:t xml:space="preserve">ponudnika </w:t>
      </w:r>
      <w:r w:rsidR="00ED23FC" w:rsidRPr="00E62CAD">
        <w:rPr>
          <w:rFonts w:ascii="Arial" w:hAnsi="Arial" w:cs="Arial"/>
          <w:b/>
          <w:color w:val="000000" w:themeColor="text1"/>
          <w:lang w:eastAsia="x-none"/>
        </w:rPr>
        <w:t xml:space="preserve">in </w:t>
      </w:r>
      <w:r w:rsidR="00ED23FC" w:rsidRPr="00E62CAD">
        <w:rPr>
          <w:rFonts w:ascii="Arial" w:eastAsia="Times New Roman" w:hAnsi="Arial" w:cs="Arial"/>
          <w:b/>
          <w:color w:val="000000" w:themeColor="text1"/>
          <w:lang w:eastAsia="x-none"/>
        </w:rPr>
        <w:t>referenčna izjava za strokovnega delav</w:t>
      </w:r>
      <w:r w:rsidR="00175FD8" w:rsidRPr="00E62CAD">
        <w:rPr>
          <w:rFonts w:ascii="Arial" w:eastAsia="Times New Roman" w:hAnsi="Arial" w:cs="Arial"/>
          <w:b/>
          <w:color w:val="000000" w:themeColor="text1"/>
          <w:lang w:eastAsia="x-none"/>
        </w:rPr>
        <w:t>c</w:t>
      </w:r>
      <w:r w:rsidR="00ED23FC" w:rsidRPr="00E62CAD">
        <w:rPr>
          <w:rFonts w:ascii="Arial" w:eastAsia="Times New Roman" w:hAnsi="Arial" w:cs="Arial"/>
          <w:b/>
          <w:color w:val="000000" w:themeColor="text1"/>
          <w:lang w:eastAsia="x-none"/>
        </w:rPr>
        <w:t xml:space="preserve">a za </w:t>
      </w:r>
      <w:r w:rsidR="00F66A36" w:rsidRPr="00E62CAD">
        <w:rPr>
          <w:rFonts w:ascii="Arial" w:eastAsia="Times New Roman" w:hAnsi="Arial" w:cs="Arial"/>
          <w:b/>
          <w:color w:val="000000" w:themeColor="text1"/>
          <w:lang w:eastAsia="x-none"/>
        </w:rPr>
        <w:t xml:space="preserve">sistem vodenja z avtomatizacijo </w:t>
      </w:r>
      <w:r w:rsidR="00ED23FC" w:rsidRPr="00E62CAD">
        <w:rPr>
          <w:rFonts w:ascii="Arial" w:eastAsia="Times New Roman" w:hAnsi="Arial" w:cs="Arial"/>
          <w:b/>
          <w:color w:val="000000" w:themeColor="text1"/>
          <w:lang w:eastAsia="x-none"/>
        </w:rPr>
        <w:t>pretakališča za kamionske cisterne za prečrpavanje tekočega goriva  (OBR – 2.12.</w:t>
      </w:r>
      <w:r w:rsidRPr="00E62CAD">
        <w:rPr>
          <w:rFonts w:ascii="Arial" w:eastAsia="Times New Roman" w:hAnsi="Arial" w:cs="Arial"/>
          <w:b/>
          <w:color w:val="000000" w:themeColor="text1"/>
          <w:lang w:eastAsia="x-none"/>
        </w:rPr>
        <w:t>2</w:t>
      </w:r>
      <w:r w:rsidR="00B0456A" w:rsidRPr="00E62CAD">
        <w:rPr>
          <w:rFonts w:ascii="Arial" w:eastAsia="Times New Roman" w:hAnsi="Arial" w:cs="Arial"/>
          <w:b/>
          <w:color w:val="000000" w:themeColor="text1"/>
          <w:lang w:eastAsia="x-none"/>
        </w:rPr>
        <w:t xml:space="preserve"> in OBR – 2.12.2a</w:t>
      </w:r>
      <w:r w:rsidR="00E62CAD">
        <w:rPr>
          <w:rFonts w:ascii="Arial" w:eastAsia="Times New Roman" w:hAnsi="Arial" w:cs="Arial"/>
          <w:b/>
          <w:color w:val="000000" w:themeColor="text1"/>
          <w:lang w:eastAsia="x-none"/>
        </w:rPr>
        <w:t xml:space="preserve"> </w:t>
      </w:r>
      <w:r w:rsidR="00E62CAD" w:rsidRPr="006F51E4">
        <w:rPr>
          <w:rFonts w:ascii="Arial" w:eastAsia="Times New Roman" w:hAnsi="Arial" w:cs="Arial"/>
          <w:i/>
          <w:color w:val="808080" w:themeColor="background1" w:themeShade="80"/>
          <w:lang w:eastAsia="x-none"/>
        </w:rPr>
        <w:t>/velja za sklop 2/</w:t>
      </w:r>
      <w:r w:rsidR="00ED23FC" w:rsidRPr="00E62CAD">
        <w:rPr>
          <w:rFonts w:ascii="Arial" w:eastAsia="Times New Roman" w:hAnsi="Arial" w:cs="Arial"/>
          <w:b/>
          <w:color w:val="000000" w:themeColor="text1"/>
          <w:lang w:eastAsia="x-none"/>
        </w:rPr>
        <w:t>)</w:t>
      </w:r>
      <w:r w:rsidRPr="00E62CAD">
        <w:rPr>
          <w:rFonts w:ascii="Arial" w:eastAsia="Times New Roman" w:hAnsi="Arial" w:cs="Arial"/>
          <w:b/>
          <w:color w:val="000000" w:themeColor="text1"/>
          <w:lang w:eastAsia="x-none"/>
        </w:rPr>
        <w:t xml:space="preserve"> </w:t>
      </w:r>
    </w:p>
    <w:p w14:paraId="06E7EAC3" w14:textId="09DEFCA5" w:rsidR="00ED23FC" w:rsidRPr="00E62CAD" w:rsidRDefault="00ED23FC" w:rsidP="00E62CAD">
      <w:pPr>
        <w:pStyle w:val="Odstavekseznama"/>
        <w:spacing w:line="240" w:lineRule="auto"/>
        <w:ind w:left="360"/>
        <w:rPr>
          <w:rFonts w:ascii="Arial" w:eastAsia="Times New Roman" w:hAnsi="Arial" w:cs="Arial"/>
          <w:color w:val="000000" w:themeColor="text1"/>
          <w:lang w:eastAsia="x-none"/>
        </w:rPr>
      </w:pPr>
      <w:r w:rsidRPr="00E62CAD">
        <w:rPr>
          <w:rFonts w:ascii="Arial" w:hAnsi="Arial" w:cs="Arial"/>
        </w:rPr>
        <w:t>Obrazec OBR – 2.12</w:t>
      </w:r>
      <w:r w:rsidR="00B0456A" w:rsidRPr="00E62CAD">
        <w:rPr>
          <w:rFonts w:ascii="Arial" w:hAnsi="Arial" w:cs="Arial"/>
        </w:rPr>
        <w:t>.2</w:t>
      </w:r>
      <w:r w:rsidRPr="00E62CAD">
        <w:rPr>
          <w:rFonts w:ascii="Arial" w:hAnsi="Arial" w:cs="Arial"/>
        </w:rPr>
        <w:t xml:space="preserve"> izpolni in</w:t>
      </w:r>
      <w:r w:rsidR="007C31CF" w:rsidRPr="00E62CAD">
        <w:rPr>
          <w:rFonts w:ascii="Arial" w:hAnsi="Arial" w:cs="Arial"/>
        </w:rPr>
        <w:t xml:space="preserve"> predloži </w:t>
      </w:r>
      <w:r w:rsidR="007C31CF" w:rsidRPr="00E62CAD">
        <w:rPr>
          <w:rFonts w:ascii="Arial" w:hAnsi="Arial" w:cs="Arial"/>
          <w:b/>
          <w:u w:val="single"/>
        </w:rPr>
        <w:t>glavni ponudnik</w:t>
      </w:r>
      <w:r w:rsidR="007C31CF" w:rsidRPr="00E62CAD">
        <w:rPr>
          <w:rFonts w:ascii="Arial" w:hAnsi="Arial" w:cs="Arial"/>
        </w:rPr>
        <w:t xml:space="preserve">. Obrazec se po potrebi prilagodi. </w:t>
      </w:r>
    </w:p>
    <w:p w14:paraId="6D7C1C5A" w14:textId="083141DC" w:rsidR="007C31CF" w:rsidRDefault="007C31CF" w:rsidP="0017329A">
      <w:pPr>
        <w:widowControl w:val="0"/>
        <w:ind w:left="348"/>
        <w:jc w:val="both"/>
        <w:rPr>
          <w:rFonts w:cs="Arial"/>
        </w:rPr>
      </w:pPr>
      <w:r w:rsidRPr="001E60B7">
        <w:rPr>
          <w:rFonts w:eastAsia="MS Gothic" w:cs="Arial"/>
        </w:rPr>
        <w:lastRenderedPageBreak/>
        <w:t>P</w:t>
      </w:r>
      <w:r w:rsidRPr="001E60B7">
        <w:rPr>
          <w:rFonts w:cs="Arial"/>
        </w:rPr>
        <w:t xml:space="preserve">onudnik </w:t>
      </w:r>
      <w:r w:rsidR="002B6F45">
        <w:rPr>
          <w:rFonts w:cs="Arial"/>
        </w:rPr>
        <w:t>k obrazcu</w:t>
      </w:r>
      <w:r w:rsidRPr="001E60B7">
        <w:rPr>
          <w:rFonts w:cs="Arial"/>
        </w:rPr>
        <w:t xml:space="preserve"> predloži ustrezna dokazila (če so le-ta zahtevana) skladno s pogoji</w:t>
      </w:r>
      <w:r w:rsidR="00B0456A">
        <w:rPr>
          <w:rFonts w:cs="Arial"/>
        </w:rPr>
        <w:t xml:space="preserve"> za sklop 2</w:t>
      </w:r>
      <w:r w:rsidRPr="001E60B7">
        <w:rPr>
          <w:rFonts w:cs="Arial"/>
        </w:rPr>
        <w:t xml:space="preserve">, </w:t>
      </w:r>
      <w:r w:rsidR="00B0456A">
        <w:rPr>
          <w:rFonts w:cs="Arial"/>
        </w:rPr>
        <w:t>ki so določeni</w:t>
      </w:r>
      <w:r w:rsidRPr="001E60B7">
        <w:rPr>
          <w:rFonts w:cs="Arial"/>
        </w:rPr>
        <w:t xml:space="preserve"> v obrazcu »Pogoji za ugotavljanje sposobnosti in usposobljenosti ponudnika (OBR – 2.06)«</w:t>
      </w:r>
      <w:r w:rsidR="001E60B7" w:rsidRPr="001E60B7">
        <w:rPr>
          <w:rFonts w:cs="Arial"/>
        </w:rPr>
        <w:t>.</w:t>
      </w:r>
    </w:p>
    <w:p w14:paraId="54FBD360" w14:textId="634F70D1" w:rsidR="00ED23FC" w:rsidRDefault="00ED23FC" w:rsidP="00ED23FC">
      <w:pPr>
        <w:widowControl w:val="0"/>
        <w:ind w:left="348"/>
        <w:jc w:val="both"/>
        <w:rPr>
          <w:rFonts w:cs="Arial"/>
        </w:rPr>
      </w:pPr>
    </w:p>
    <w:p w14:paraId="1CC4CCDC" w14:textId="19E9C675" w:rsidR="00ED23FC" w:rsidRPr="0045260E" w:rsidRDefault="00ED23FC" w:rsidP="00B0456A">
      <w:pPr>
        <w:ind w:left="348"/>
        <w:jc w:val="both"/>
        <w:rPr>
          <w:rFonts w:cs="Arial"/>
        </w:rPr>
      </w:pPr>
      <w:r>
        <w:rPr>
          <w:rFonts w:cs="Arial"/>
        </w:rPr>
        <w:t>Obrazec OBR – 2.12.</w:t>
      </w:r>
      <w:r w:rsidR="00B0456A">
        <w:rPr>
          <w:rFonts w:cs="Arial"/>
        </w:rPr>
        <w:t>2a</w:t>
      </w:r>
      <w:r w:rsidRPr="00ED23FC">
        <w:rPr>
          <w:rFonts w:cs="Arial"/>
        </w:rPr>
        <w:t xml:space="preserve"> predloži </w:t>
      </w:r>
      <w:r w:rsidRPr="00ED23FC">
        <w:rPr>
          <w:rFonts w:cs="Arial"/>
          <w:b/>
          <w:u w:val="single"/>
        </w:rPr>
        <w:t>tisto sodelujoče podjetje, ki izpolnjuje ta pogoj</w:t>
      </w:r>
      <w:r w:rsidRPr="00ED23FC">
        <w:rPr>
          <w:rFonts w:cs="Arial"/>
        </w:rPr>
        <w:t xml:space="preserve"> (ponudnik in/ali </w:t>
      </w:r>
      <w:r>
        <w:rPr>
          <w:rFonts w:cs="Arial"/>
        </w:rPr>
        <w:t>soponudnik in/ali podizvajalec)</w:t>
      </w:r>
      <w:r w:rsidRPr="00ED23FC">
        <w:rPr>
          <w:rFonts w:cs="Arial"/>
        </w:rPr>
        <w:t>.</w:t>
      </w:r>
      <w:r w:rsidR="00B0456A">
        <w:rPr>
          <w:rFonts w:cs="Arial"/>
        </w:rPr>
        <w:t xml:space="preserve"> </w:t>
      </w:r>
      <w:r w:rsidRPr="00ED23FC">
        <w:rPr>
          <w:rFonts w:cs="Arial"/>
        </w:rPr>
        <w:t>V primeru dvoma, si naročnik pridržuje pravico, da v zvezi z navedenimi referencami od ponudnika zahteva predložitev dodatnih dokazil (npr. pogodbe, zapisnik o prevzemu, dobavnice, prevzemnice ipd.) oz. le – te preveri pri predstavnikih referenčnih naročnikov.</w:t>
      </w:r>
      <w:r w:rsidRPr="0045260E">
        <w:rPr>
          <w:rFonts w:cs="Arial"/>
        </w:rPr>
        <w:t xml:space="preserve"> </w:t>
      </w:r>
    </w:p>
    <w:p w14:paraId="7B312173" w14:textId="66C18F8F" w:rsidR="00BE250B" w:rsidRDefault="00BE250B" w:rsidP="00ED23FC">
      <w:pPr>
        <w:widowControl w:val="0"/>
        <w:jc w:val="both"/>
        <w:rPr>
          <w:rFonts w:cs="Arial"/>
        </w:rPr>
      </w:pPr>
    </w:p>
    <w:p w14:paraId="1A6C9266" w14:textId="77777777" w:rsidR="007C31CF" w:rsidRPr="004D306B" w:rsidRDefault="007C31CF" w:rsidP="00E62CAD">
      <w:pPr>
        <w:widowControl w:val="0"/>
        <w:numPr>
          <w:ilvl w:val="0"/>
          <w:numId w:val="15"/>
        </w:numPr>
        <w:jc w:val="both"/>
        <w:rPr>
          <w:rFonts w:cs="Arial"/>
          <w:i/>
          <w:color w:val="BFBFBF" w:themeColor="background1" w:themeShade="BF"/>
          <w:sz w:val="18"/>
          <w:szCs w:val="18"/>
          <w:lang w:eastAsia="x-none"/>
        </w:rPr>
      </w:pPr>
      <w:r w:rsidRPr="004D306B">
        <w:rPr>
          <w:rFonts w:cs="Arial"/>
          <w:b/>
          <w:color w:val="000000" w:themeColor="text1"/>
          <w:lang w:eastAsia="x-none"/>
        </w:rPr>
        <w:t>Izjava sodelujočega podjetja (OBR – 2.12a</w:t>
      </w:r>
      <w:r w:rsidRPr="004D306B">
        <w:rPr>
          <w:rFonts w:cs="Arial"/>
          <w:b/>
          <w:lang w:eastAsia="x-none"/>
        </w:rPr>
        <w:t>)</w:t>
      </w:r>
      <w:r w:rsidRPr="004D306B">
        <w:rPr>
          <w:rFonts w:cs="Arial"/>
          <w:i/>
          <w:color w:val="FF0000"/>
          <w:lang w:eastAsia="x-none"/>
        </w:rPr>
        <w:t xml:space="preserve"> </w:t>
      </w:r>
    </w:p>
    <w:p w14:paraId="285D6517" w14:textId="3C020A56" w:rsidR="003A0B8B" w:rsidRPr="004D306B" w:rsidRDefault="007C31CF" w:rsidP="00FF7F0F">
      <w:pPr>
        <w:widowControl w:val="0"/>
        <w:ind w:left="348"/>
        <w:jc w:val="both"/>
        <w:rPr>
          <w:rFonts w:cs="Arial"/>
        </w:rPr>
      </w:pPr>
      <w:r w:rsidRPr="004D306B">
        <w:rPr>
          <w:rFonts w:cs="Arial"/>
        </w:rPr>
        <w:t xml:space="preserve">Obrazec predloži </w:t>
      </w:r>
      <w:r w:rsidRPr="004D306B">
        <w:rPr>
          <w:rFonts w:cs="Arial"/>
          <w:b/>
          <w:u w:val="single"/>
        </w:rPr>
        <w:t>sodelujoče podjetje (soponudnik in/ali podizvajalec)</w:t>
      </w:r>
      <w:r w:rsidRPr="004D306B">
        <w:rPr>
          <w:rFonts w:cs="Arial"/>
        </w:rPr>
        <w:t xml:space="preserve">. </w:t>
      </w:r>
    </w:p>
    <w:p w14:paraId="3553672D" w14:textId="44C199E8" w:rsidR="00982EAE" w:rsidRPr="004D306B" w:rsidRDefault="00982EAE" w:rsidP="00FF7F0F">
      <w:pPr>
        <w:widowControl w:val="0"/>
        <w:ind w:left="348"/>
        <w:jc w:val="both"/>
        <w:rPr>
          <w:rFonts w:cs="Arial"/>
        </w:rPr>
      </w:pPr>
    </w:p>
    <w:p w14:paraId="2A3AE3F8" w14:textId="77777777" w:rsidR="00982EAE" w:rsidRDefault="00982EAE" w:rsidP="00982EAE">
      <w:pPr>
        <w:widowControl w:val="0"/>
        <w:ind w:left="348"/>
        <w:jc w:val="both"/>
        <w:rPr>
          <w:rFonts w:cs="Arial"/>
        </w:rPr>
      </w:pPr>
      <w:r w:rsidRPr="004D306B">
        <w:rPr>
          <w:rFonts w:eastAsia="MS Gothic" w:cs="Arial"/>
        </w:rPr>
        <w:t>Soponudnik</w:t>
      </w:r>
      <w:r w:rsidRPr="004D306B">
        <w:rPr>
          <w:rFonts w:cs="Arial"/>
        </w:rPr>
        <w:t xml:space="preserve"> k obrazcu predloži ustrezna dokazila (če so le-ta zahtevana) skladno s pogoji, določenimi v obrazcu »Pogoji za ugotavljanje sposobnosti in usposobljenosti ponudnika (OBR – 2.06)«.</w:t>
      </w:r>
    </w:p>
    <w:p w14:paraId="3EC6AEF3" w14:textId="79457AA8" w:rsidR="004D2049" w:rsidRPr="003D5583" w:rsidRDefault="004D2049" w:rsidP="002B6F45">
      <w:pPr>
        <w:widowControl w:val="0"/>
        <w:jc w:val="both"/>
        <w:rPr>
          <w:rFonts w:cs="Arial"/>
        </w:rPr>
      </w:pPr>
    </w:p>
    <w:p w14:paraId="2FFF8558" w14:textId="19921413" w:rsidR="001969A5" w:rsidRPr="001969A5" w:rsidRDefault="007C31CF" w:rsidP="00E62CAD">
      <w:pPr>
        <w:widowControl w:val="0"/>
        <w:numPr>
          <w:ilvl w:val="0"/>
          <w:numId w:val="15"/>
        </w:numPr>
        <w:jc w:val="both"/>
        <w:rPr>
          <w:rFonts w:cs="Arial"/>
          <w:color w:val="000000" w:themeColor="text1"/>
        </w:rPr>
      </w:pPr>
      <w:r w:rsidRPr="001969A5">
        <w:rPr>
          <w:rFonts w:cs="Arial"/>
          <w:b/>
          <w:color w:val="000000" w:themeColor="text1"/>
          <w:lang w:eastAsia="x-none"/>
        </w:rPr>
        <w:t>Finančno zavarovanje za resnost ponudbe (OBR – 2</w:t>
      </w:r>
      <w:r w:rsidRPr="001969A5">
        <w:rPr>
          <w:rFonts w:cs="Arial"/>
          <w:b/>
          <w:lang w:eastAsia="x-none"/>
        </w:rPr>
        <w:t>.14)</w:t>
      </w:r>
      <w:r w:rsidR="00C41F9A">
        <w:rPr>
          <w:rFonts w:cs="Arial"/>
          <w:b/>
          <w:lang w:eastAsia="x-none"/>
        </w:rPr>
        <w:t xml:space="preserve"> </w:t>
      </w:r>
    </w:p>
    <w:p w14:paraId="1E0E9CC5" w14:textId="67F62073" w:rsidR="007C31CF" w:rsidRPr="001969A5" w:rsidRDefault="007C31CF" w:rsidP="00C41F9A">
      <w:pPr>
        <w:widowControl w:val="0"/>
        <w:ind w:left="357"/>
        <w:jc w:val="both"/>
        <w:rPr>
          <w:rFonts w:cs="Arial"/>
          <w:color w:val="000000" w:themeColor="text1"/>
        </w:rPr>
      </w:pPr>
      <w:r w:rsidRPr="001969A5">
        <w:rPr>
          <w:rFonts w:cs="Arial"/>
          <w:color w:val="000000" w:themeColor="text1"/>
        </w:rPr>
        <w:t xml:space="preserve">Ponudnik </w:t>
      </w:r>
      <w:r w:rsidRPr="006F6C98">
        <w:rPr>
          <w:rFonts w:cs="Arial"/>
          <w:b/>
          <w:color w:val="000000" w:themeColor="text1"/>
          <w:u w:val="single"/>
        </w:rPr>
        <w:t>mora</w:t>
      </w:r>
      <w:r w:rsidRPr="001969A5">
        <w:rPr>
          <w:rFonts w:cs="Arial"/>
          <w:color w:val="000000" w:themeColor="text1"/>
        </w:rPr>
        <w:t xml:space="preserve"> v ponudbeni dokumentaciji, skladno z Navodili ponudnikom za pripravo ponudbe (obrazec OBR – 2.02) in vzorcem finančnega zavarovanja za resnost ponudbe (OBR – 2.14),</w:t>
      </w:r>
      <w:r w:rsidRPr="001969A5">
        <w:rPr>
          <w:rFonts w:cs="Arial"/>
          <w:b/>
          <w:color w:val="000000" w:themeColor="text1"/>
        </w:rPr>
        <w:t xml:space="preserve"> </w:t>
      </w:r>
      <w:r w:rsidRPr="001969A5">
        <w:rPr>
          <w:rFonts w:cs="Arial"/>
          <w:b/>
          <w:color w:val="000000" w:themeColor="text1"/>
          <w:u w:val="single"/>
        </w:rPr>
        <w:t>predložiti finančno zavarovanje za resnost ponudbe</w:t>
      </w:r>
      <w:r w:rsidR="00C41F9A">
        <w:rPr>
          <w:rFonts w:cs="Arial"/>
          <w:b/>
          <w:color w:val="000000" w:themeColor="text1"/>
          <w:u w:val="single"/>
        </w:rPr>
        <w:t xml:space="preserve"> za posamezni sklop</w:t>
      </w:r>
      <w:r w:rsidRPr="001969A5">
        <w:rPr>
          <w:rFonts w:cs="Arial"/>
          <w:color w:val="000000" w:themeColor="text1"/>
        </w:rPr>
        <w:t xml:space="preserve">. Finančno zavarovanje predloži </w:t>
      </w:r>
      <w:r w:rsidRPr="001969A5">
        <w:rPr>
          <w:rFonts w:cs="Arial"/>
          <w:b/>
          <w:color w:val="000000" w:themeColor="text1"/>
          <w:u w:val="single"/>
        </w:rPr>
        <w:t>glavni ponudnik ali soponudnik</w:t>
      </w:r>
      <w:r w:rsidRPr="001969A5">
        <w:rPr>
          <w:rFonts w:cs="Arial"/>
          <w:color w:val="000000" w:themeColor="text1"/>
        </w:rPr>
        <w:t>. Morebitna finančna zavarovanja podizvajalcev niso dovoljena.</w:t>
      </w:r>
    </w:p>
    <w:p w14:paraId="0A5C2297" w14:textId="77777777" w:rsidR="00D10A36" w:rsidRPr="009819FE" w:rsidRDefault="00D10A36" w:rsidP="009819FE">
      <w:pPr>
        <w:widowControl w:val="0"/>
        <w:ind w:left="360"/>
        <w:jc w:val="both"/>
        <w:rPr>
          <w:rFonts w:cs="Arial"/>
          <w:color w:val="000000" w:themeColor="text1"/>
        </w:rPr>
      </w:pPr>
    </w:p>
    <w:p w14:paraId="1BFDCFA2" w14:textId="77777777" w:rsidR="001969A5" w:rsidRPr="001969A5" w:rsidRDefault="007C31CF" w:rsidP="00E62CAD">
      <w:pPr>
        <w:widowControl w:val="0"/>
        <w:numPr>
          <w:ilvl w:val="0"/>
          <w:numId w:val="15"/>
        </w:numPr>
        <w:jc w:val="both"/>
        <w:rPr>
          <w:rFonts w:cs="Arial"/>
          <w:color w:val="000000" w:themeColor="text1"/>
        </w:rPr>
      </w:pPr>
      <w:r w:rsidRPr="001969A5">
        <w:rPr>
          <w:rFonts w:cs="Arial"/>
          <w:b/>
          <w:color w:val="000000" w:themeColor="text1"/>
        </w:rPr>
        <w:t xml:space="preserve">Finančno zavarovanje za dobro izvedbo del </w:t>
      </w:r>
      <w:r w:rsidRPr="001969A5">
        <w:rPr>
          <w:rFonts w:cs="Arial"/>
          <w:b/>
          <w:color w:val="000000" w:themeColor="text1"/>
          <w:lang w:eastAsia="x-none"/>
        </w:rPr>
        <w:t>(OBR – 2.</w:t>
      </w:r>
      <w:r w:rsidRPr="001969A5">
        <w:rPr>
          <w:rFonts w:cs="Arial"/>
          <w:b/>
          <w:lang w:eastAsia="x-none"/>
        </w:rPr>
        <w:t>15</w:t>
      </w:r>
      <w:r w:rsidRPr="001969A5">
        <w:rPr>
          <w:rFonts w:cs="Arial"/>
          <w:b/>
          <w:color w:val="000000" w:themeColor="text1"/>
          <w:lang w:eastAsia="x-none"/>
        </w:rPr>
        <w:t xml:space="preserve">) </w:t>
      </w:r>
    </w:p>
    <w:p w14:paraId="31857BAF" w14:textId="2FFFD416" w:rsidR="007C31CF" w:rsidRPr="001969A5" w:rsidRDefault="007C31CF" w:rsidP="00C41F9A">
      <w:pPr>
        <w:widowControl w:val="0"/>
        <w:ind w:left="357"/>
        <w:jc w:val="both"/>
        <w:rPr>
          <w:rFonts w:cs="Arial"/>
          <w:color w:val="000000" w:themeColor="text1"/>
        </w:rPr>
      </w:pPr>
      <w:r w:rsidRPr="001969A5">
        <w:rPr>
          <w:rFonts w:cs="Arial"/>
          <w:color w:val="000000" w:themeColor="text1"/>
        </w:rPr>
        <w:t>Ponudnik se z oddajo ponudbe strinja z</w:t>
      </w:r>
      <w:r w:rsidRPr="001969A5">
        <w:rPr>
          <w:rFonts w:cs="Arial"/>
          <w:b/>
          <w:color w:val="000000" w:themeColor="text1"/>
        </w:rPr>
        <w:t xml:space="preserve"> </w:t>
      </w:r>
      <w:r w:rsidRPr="001969A5">
        <w:rPr>
          <w:rFonts w:cs="Arial"/>
          <w:b/>
          <w:color w:val="000000" w:themeColor="text1"/>
          <w:u w:val="single"/>
        </w:rPr>
        <w:t>vzorcem finančnega zavarovanja za dobro izvedbo del (OBR – 2.15)</w:t>
      </w:r>
      <w:r w:rsidRPr="001969A5">
        <w:rPr>
          <w:rFonts w:cs="Arial"/>
          <w:color w:val="000000" w:themeColor="text1"/>
        </w:rPr>
        <w:t>. Finančno zavarovanje za dobro izvedbo del bo moral naročniku predložiti izbrani ponudnik</w:t>
      </w:r>
      <w:r w:rsidR="00C41F9A">
        <w:rPr>
          <w:rFonts w:cs="Arial"/>
          <w:color w:val="000000" w:themeColor="text1"/>
        </w:rPr>
        <w:t xml:space="preserve"> za posamezni sklop</w:t>
      </w:r>
      <w:r w:rsidRPr="001969A5">
        <w:rPr>
          <w:rFonts w:cs="Arial"/>
          <w:color w:val="000000" w:themeColor="text1"/>
        </w:rPr>
        <w:t xml:space="preserve">, in sicer v skladu z zahtevami v osnutku pogodbe in skladno z vzorcem finančnega zavarovanja za dobro izvedbo del (OBR – 2.15). Finančno zavarovanje za dobro izvedbo del bo moral predložiti </w:t>
      </w:r>
      <w:r w:rsidRPr="001969A5">
        <w:rPr>
          <w:rFonts w:cs="Arial"/>
          <w:b/>
          <w:color w:val="000000" w:themeColor="text1"/>
          <w:u w:val="single"/>
        </w:rPr>
        <w:t>glavni ponudnik ali eden od soponudnikov</w:t>
      </w:r>
      <w:r w:rsidRPr="001969A5">
        <w:rPr>
          <w:rFonts w:cs="Arial"/>
          <w:color w:val="000000" w:themeColor="text1"/>
        </w:rPr>
        <w:t xml:space="preserve"> izbranega ponudnika. </w:t>
      </w:r>
    </w:p>
    <w:p w14:paraId="4991A9E3" w14:textId="422B80E7" w:rsidR="00D35CA7" w:rsidRPr="00E1306B" w:rsidRDefault="00D35CA7" w:rsidP="00996859">
      <w:pPr>
        <w:ind w:left="360"/>
        <w:rPr>
          <w:rFonts w:cs="Arial"/>
          <w:color w:val="000000" w:themeColor="text1"/>
        </w:rPr>
      </w:pPr>
    </w:p>
    <w:p w14:paraId="6198BFCC" w14:textId="77777777" w:rsidR="001969A5" w:rsidRPr="001969A5" w:rsidRDefault="007C31CF" w:rsidP="00E62CAD">
      <w:pPr>
        <w:widowControl w:val="0"/>
        <w:numPr>
          <w:ilvl w:val="0"/>
          <w:numId w:val="15"/>
        </w:numPr>
        <w:jc w:val="both"/>
        <w:rPr>
          <w:rFonts w:cs="Arial"/>
          <w:color w:val="000000" w:themeColor="text1"/>
        </w:rPr>
      </w:pPr>
      <w:r w:rsidRPr="001969A5">
        <w:rPr>
          <w:rFonts w:cs="Arial"/>
          <w:b/>
          <w:color w:val="000000" w:themeColor="text1"/>
        </w:rPr>
        <w:t xml:space="preserve">Finančno zavarovanje za odpravo napak v garancijski dobi </w:t>
      </w:r>
      <w:r w:rsidRPr="001969A5">
        <w:rPr>
          <w:rFonts w:cs="Arial"/>
          <w:b/>
          <w:color w:val="000000" w:themeColor="text1"/>
          <w:lang w:eastAsia="x-none"/>
        </w:rPr>
        <w:t>(OBR – 2.</w:t>
      </w:r>
      <w:r w:rsidRPr="001969A5">
        <w:rPr>
          <w:rFonts w:cs="Arial"/>
          <w:b/>
          <w:lang w:eastAsia="x-none"/>
        </w:rPr>
        <w:t>16</w:t>
      </w:r>
      <w:r w:rsidRPr="001969A5">
        <w:rPr>
          <w:rFonts w:cs="Arial"/>
          <w:b/>
          <w:color w:val="000000" w:themeColor="text1"/>
          <w:lang w:eastAsia="x-none"/>
        </w:rPr>
        <w:t xml:space="preserve">) </w:t>
      </w:r>
    </w:p>
    <w:p w14:paraId="57121810" w14:textId="178FDFB2" w:rsidR="004B41D5" w:rsidRDefault="007C31CF" w:rsidP="001E60B7">
      <w:pPr>
        <w:widowControl w:val="0"/>
        <w:ind w:left="357"/>
        <w:jc w:val="both"/>
        <w:rPr>
          <w:rFonts w:cs="Arial"/>
          <w:color w:val="000000" w:themeColor="text1"/>
        </w:rPr>
      </w:pPr>
      <w:r w:rsidRPr="001969A5">
        <w:rPr>
          <w:rFonts w:cs="Arial"/>
          <w:color w:val="000000" w:themeColor="text1"/>
        </w:rPr>
        <w:t xml:space="preserve">Ponudnik se z oddajo ponudbe strinja z </w:t>
      </w:r>
      <w:r w:rsidRPr="001969A5">
        <w:rPr>
          <w:rFonts w:cs="Arial"/>
          <w:b/>
          <w:color w:val="000000" w:themeColor="text1"/>
          <w:u w:val="single"/>
        </w:rPr>
        <w:t>vzorcem finančnega zavarovanja za odpravo napak v garancijski dobi (OBR – 2.16).</w:t>
      </w:r>
      <w:r w:rsidRPr="001969A5">
        <w:rPr>
          <w:rFonts w:cs="Arial"/>
          <w:color w:val="000000" w:themeColor="text1"/>
        </w:rPr>
        <w:t xml:space="preserve"> Finančno zavarovanje za odpravo napak v garancijski dobi bo moral naročniku predložiti izbrani ponudnik</w:t>
      </w:r>
      <w:r w:rsidR="00C41F9A">
        <w:rPr>
          <w:rFonts w:cs="Arial"/>
          <w:color w:val="000000" w:themeColor="text1"/>
        </w:rPr>
        <w:t xml:space="preserve"> za posamezni sklop</w:t>
      </w:r>
      <w:r w:rsidRPr="001969A5">
        <w:rPr>
          <w:rFonts w:cs="Arial"/>
          <w:color w:val="000000" w:themeColor="text1"/>
        </w:rPr>
        <w:t xml:space="preserve">, in sicer v skladu z zahtevami v osnutku pogodbe in skladno z vzorcem finančnega zavarovanja za odpravo napak v garancijski dobi (OBR – 2.16). Finančno zavarovanje za odpravo napak v garancijski dobi bo moral predložiti </w:t>
      </w:r>
      <w:r w:rsidRPr="001969A5">
        <w:rPr>
          <w:rFonts w:cs="Arial"/>
          <w:b/>
          <w:color w:val="000000" w:themeColor="text1"/>
          <w:u w:val="single"/>
        </w:rPr>
        <w:t>glavni ponudnik ali eden od soponudnikov</w:t>
      </w:r>
      <w:r w:rsidRPr="001969A5">
        <w:rPr>
          <w:rFonts w:cs="Arial"/>
          <w:color w:val="000000" w:themeColor="text1"/>
        </w:rPr>
        <w:t xml:space="preserve"> izbranega ponudnika.</w:t>
      </w:r>
    </w:p>
    <w:p w14:paraId="66986365" w14:textId="76E5559B" w:rsidR="001E03AB" w:rsidRPr="001E60B7" w:rsidRDefault="007C31CF" w:rsidP="001E60B7">
      <w:pPr>
        <w:widowControl w:val="0"/>
        <w:ind w:left="357"/>
        <w:jc w:val="both"/>
        <w:rPr>
          <w:rFonts w:cs="Arial"/>
          <w:color w:val="000000" w:themeColor="text1"/>
        </w:rPr>
      </w:pPr>
      <w:r w:rsidRPr="001969A5">
        <w:rPr>
          <w:rFonts w:cs="Arial"/>
          <w:color w:val="000000" w:themeColor="text1"/>
        </w:rPr>
        <w:t xml:space="preserve"> </w:t>
      </w:r>
    </w:p>
    <w:p w14:paraId="4BBF4C13" w14:textId="63E17139" w:rsidR="00C41F9A" w:rsidRDefault="007C31CF" w:rsidP="00E62CAD">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Pr="00260853">
        <w:rPr>
          <w:rFonts w:cs="Arial"/>
          <w:b/>
          <w:lang w:eastAsia="x-none"/>
        </w:rPr>
        <w:t>7</w:t>
      </w:r>
      <w:r w:rsidRPr="00C41F9A">
        <w:rPr>
          <w:rFonts w:cs="Arial"/>
          <w:b/>
          <w:color w:val="000000" w:themeColor="text1"/>
          <w:lang w:eastAsia="x-none"/>
        </w:rPr>
        <w:t>)</w:t>
      </w:r>
      <w:r w:rsidR="00C41F9A" w:rsidRPr="00C41F9A">
        <w:rPr>
          <w:rFonts w:cs="Arial"/>
          <w:b/>
          <w:color w:val="000000" w:themeColor="text1"/>
          <w:lang w:eastAsia="x-none"/>
        </w:rPr>
        <w:t xml:space="preserve"> </w:t>
      </w:r>
    </w:p>
    <w:p w14:paraId="294D1DA2" w14:textId="781A2820" w:rsidR="007C31CF" w:rsidRPr="00C41F9A" w:rsidRDefault="00C41F9A" w:rsidP="00C41F9A">
      <w:pPr>
        <w:ind w:left="360"/>
        <w:jc w:val="both"/>
        <w:rPr>
          <w:rFonts w:cs="Arial"/>
          <w:b/>
          <w:color w:val="000000" w:themeColor="text1"/>
        </w:rPr>
      </w:pPr>
      <w:r>
        <w:rPr>
          <w:rFonts w:cs="Arial"/>
        </w:rPr>
        <w:t>Ponudnik mora</w:t>
      </w:r>
      <w:r w:rsidR="007C31CF" w:rsidRPr="00C41F9A">
        <w:rPr>
          <w:rFonts w:cs="Arial"/>
        </w:rPr>
        <w:t xml:space="preserve"> temeljito prebrati osnutek pogodbe in priloženo dokumentacijo javnega naročila, iz katerih je razviden predmet in obseg javnega naročila ter njegove zahteve. Vse navedeno v naštetih dokumentih so zahteve naročnika po tem javnem naročilu in jih mora izbrani ponudnik spoštovati in izpolniti.</w:t>
      </w:r>
    </w:p>
    <w:p w14:paraId="0E769384" w14:textId="77777777" w:rsidR="007C31CF" w:rsidRDefault="007C31CF" w:rsidP="007C31CF">
      <w:pPr>
        <w:ind w:left="360"/>
        <w:jc w:val="both"/>
        <w:rPr>
          <w:rFonts w:cs="Arial"/>
        </w:rPr>
      </w:pPr>
    </w:p>
    <w:p w14:paraId="7605E340" w14:textId="77777777" w:rsidR="007C31CF" w:rsidRPr="00AF12FE" w:rsidRDefault="007C31CF" w:rsidP="007C31CF">
      <w:pPr>
        <w:ind w:left="360"/>
        <w:jc w:val="both"/>
        <w:rPr>
          <w:rFonts w:cs="Arial"/>
        </w:rPr>
      </w:pPr>
      <w:r w:rsidRPr="00AF12FE">
        <w:rPr>
          <w:rFonts w:cs="Arial"/>
        </w:rPr>
        <w:t xml:space="preserve">Ponudniku osnutka pogodbe ni potrebno prilagati k ponudbi, saj se z oddajo ponudbe strinja z določili osnutka pogodbe (OBR – 2.17). </w:t>
      </w:r>
    </w:p>
    <w:p w14:paraId="34B24494" w14:textId="77777777" w:rsidR="001E03AB" w:rsidRDefault="001E03AB" w:rsidP="00996859">
      <w:pPr>
        <w:ind w:left="360"/>
        <w:jc w:val="both"/>
        <w:rPr>
          <w:rFonts w:cs="Arial"/>
        </w:rPr>
      </w:pPr>
    </w:p>
    <w:p w14:paraId="142C0A3E" w14:textId="3F743FED" w:rsidR="007C31CF" w:rsidRPr="00C41F9A" w:rsidRDefault="007C31CF" w:rsidP="00E62CAD">
      <w:pPr>
        <w:numPr>
          <w:ilvl w:val="0"/>
          <w:numId w:val="15"/>
        </w:numPr>
        <w:ind w:left="357"/>
        <w:jc w:val="both"/>
        <w:rPr>
          <w:rFonts w:cs="Arial"/>
          <w:b/>
        </w:rPr>
      </w:pPr>
      <w:r w:rsidRPr="00C41F9A">
        <w:rPr>
          <w:rFonts w:cs="Arial"/>
          <w:b/>
        </w:rPr>
        <w:t xml:space="preserve">Vrsta in popis predmeta ali Tehnična specifikacija </w:t>
      </w:r>
      <w:r w:rsidRPr="00C41F9A">
        <w:rPr>
          <w:rFonts w:cs="Arial"/>
          <w:b/>
          <w:lang w:eastAsia="x-none"/>
        </w:rPr>
        <w:t>(OBR – 2.18</w:t>
      </w:r>
      <w:r w:rsidR="00E62CAD">
        <w:rPr>
          <w:rFonts w:cs="Arial"/>
          <w:b/>
          <w:lang w:eastAsia="x-none"/>
        </w:rPr>
        <w:t xml:space="preserve"> </w:t>
      </w:r>
      <w:r w:rsidR="00E62CAD" w:rsidRPr="006F51E4">
        <w:rPr>
          <w:rFonts w:cs="Arial"/>
          <w:i/>
          <w:color w:val="808080" w:themeColor="background1" w:themeShade="80"/>
          <w:lang w:eastAsia="x-none"/>
        </w:rPr>
        <w:t>/</w:t>
      </w:r>
      <w:r w:rsidR="00297CC9">
        <w:rPr>
          <w:rFonts w:cs="Arial"/>
          <w:i/>
          <w:color w:val="808080" w:themeColor="background1" w:themeShade="80"/>
          <w:lang w:eastAsia="x-none"/>
        </w:rPr>
        <w:t xml:space="preserve">uporablja se </w:t>
      </w:r>
      <w:r w:rsidR="00E62CAD" w:rsidRPr="006F51E4">
        <w:rPr>
          <w:rFonts w:cs="Arial"/>
          <w:i/>
          <w:color w:val="808080" w:themeColor="background1" w:themeShade="80"/>
          <w:lang w:eastAsia="x-none"/>
        </w:rPr>
        <w:t>za sklop 1</w:t>
      </w:r>
      <w:r w:rsidR="00297CC9">
        <w:rPr>
          <w:rFonts w:cs="Arial"/>
          <w:i/>
          <w:color w:val="808080" w:themeColor="background1" w:themeShade="80"/>
          <w:lang w:eastAsia="x-none"/>
        </w:rPr>
        <w:t xml:space="preserve"> in sklop 2</w:t>
      </w:r>
      <w:r w:rsidR="00E62CAD" w:rsidRPr="006F51E4">
        <w:rPr>
          <w:rFonts w:cs="Arial"/>
          <w:i/>
          <w:color w:val="808080" w:themeColor="background1" w:themeShade="80"/>
          <w:lang w:eastAsia="x-none"/>
        </w:rPr>
        <w:t>/</w:t>
      </w:r>
      <w:r w:rsidRPr="00C41F9A">
        <w:rPr>
          <w:rFonts w:cs="Arial"/>
          <w:b/>
          <w:lang w:eastAsia="x-none"/>
        </w:rPr>
        <w:t>)</w:t>
      </w:r>
    </w:p>
    <w:p w14:paraId="4A5F85E4" w14:textId="50C8243C" w:rsidR="00E62CAD" w:rsidRDefault="007C31CF" w:rsidP="0017329A">
      <w:pPr>
        <w:widowControl w:val="0"/>
        <w:ind w:left="357"/>
        <w:jc w:val="both"/>
        <w:rPr>
          <w:rFonts w:cs="Arial"/>
        </w:rPr>
      </w:pPr>
      <w:r w:rsidRPr="00C41F9A">
        <w:rPr>
          <w:rFonts w:cs="Arial"/>
        </w:rPr>
        <w:t xml:space="preserve">Obrazec </w:t>
      </w:r>
      <w:r w:rsidR="00E62CAD">
        <w:rPr>
          <w:rFonts w:cs="Arial"/>
        </w:rPr>
        <w:t>OBR – 2.18 (</w:t>
      </w:r>
      <w:r w:rsidRPr="00C41F9A">
        <w:rPr>
          <w:rFonts w:cs="Arial"/>
        </w:rPr>
        <w:t>Vrsta in opis predmeta ali Tehnična specifikacija</w:t>
      </w:r>
      <w:r w:rsidR="00E62CAD">
        <w:rPr>
          <w:rFonts w:cs="Arial"/>
        </w:rPr>
        <w:t xml:space="preserve">) </w:t>
      </w:r>
      <w:r w:rsidRPr="00C41F9A">
        <w:rPr>
          <w:rFonts w:cs="Arial"/>
        </w:rPr>
        <w:t>je sestavni del pogodbe, v katerem je opredeljen obseg predmeta javnega naročila.</w:t>
      </w:r>
    </w:p>
    <w:p w14:paraId="5CFD09D7" w14:textId="51064BAF" w:rsidR="00E62CAD" w:rsidRDefault="007C31CF" w:rsidP="0017329A">
      <w:pPr>
        <w:widowControl w:val="0"/>
        <w:ind w:left="357" w:firstLine="3"/>
        <w:jc w:val="both"/>
        <w:rPr>
          <w:rFonts w:cs="Arial"/>
        </w:rPr>
      </w:pPr>
      <w:r w:rsidRPr="00C41F9A">
        <w:rPr>
          <w:rFonts w:cs="Arial"/>
        </w:rPr>
        <w:lastRenderedPageBreak/>
        <w:t>Pon</w:t>
      </w:r>
      <w:bookmarkStart w:id="0" w:name="_GoBack"/>
      <w:bookmarkEnd w:id="0"/>
      <w:r w:rsidRPr="00C41F9A">
        <w:rPr>
          <w:rFonts w:cs="Arial"/>
        </w:rPr>
        <w:t xml:space="preserve">udniku obrazca OBR – 2.18 ni potrebno prilagati k ponudbi, saj se z oddajo ponudbe </w:t>
      </w:r>
      <w:r w:rsidR="00E62CAD">
        <w:rPr>
          <w:rFonts w:cs="Arial"/>
        </w:rPr>
        <w:t>za sklop 1</w:t>
      </w:r>
      <w:r w:rsidR="00297CC9">
        <w:rPr>
          <w:rFonts w:cs="Arial"/>
        </w:rPr>
        <w:t xml:space="preserve"> in/ali sklop 2</w:t>
      </w:r>
      <w:r w:rsidR="00E62CAD">
        <w:rPr>
          <w:rFonts w:cs="Arial"/>
        </w:rPr>
        <w:t xml:space="preserve"> </w:t>
      </w:r>
      <w:r w:rsidRPr="00C41F9A">
        <w:rPr>
          <w:rFonts w:cs="Arial"/>
        </w:rPr>
        <w:t>strinja z določili in navedbami v obrazcu OBR – 2.18.</w:t>
      </w:r>
    </w:p>
    <w:p w14:paraId="49BB7B46" w14:textId="63F05606" w:rsidR="007C31CF" w:rsidRPr="00297CC9" w:rsidRDefault="007C31CF" w:rsidP="00297CC9">
      <w:pPr>
        <w:widowControl w:val="0"/>
        <w:jc w:val="both"/>
        <w:rPr>
          <w:rFonts w:cs="Arial"/>
          <w:i/>
        </w:rPr>
      </w:pPr>
    </w:p>
    <w:p w14:paraId="038A15DE" w14:textId="2056586A" w:rsidR="007C31CF" w:rsidRPr="00E62CAD" w:rsidRDefault="007C31CF" w:rsidP="00E62CAD">
      <w:pPr>
        <w:numPr>
          <w:ilvl w:val="0"/>
          <w:numId w:val="15"/>
        </w:numPr>
        <w:jc w:val="both"/>
        <w:rPr>
          <w:rFonts w:cs="Arial"/>
          <w:b/>
        </w:rPr>
      </w:pPr>
      <w:r w:rsidRPr="00E62CAD">
        <w:rPr>
          <w:rFonts w:cs="Arial"/>
          <w:b/>
        </w:rPr>
        <w:t>Predračun (OBR – 2.19</w:t>
      </w:r>
      <w:r w:rsidR="00E62CAD" w:rsidRPr="00E62CAD">
        <w:rPr>
          <w:rFonts w:cs="Arial"/>
          <w:b/>
        </w:rPr>
        <w:t>.1 za sklop 1 in OBR – 2.19.2 za sklop 2</w:t>
      </w:r>
      <w:r w:rsidRPr="00E62CAD">
        <w:rPr>
          <w:rFonts w:cs="Arial"/>
          <w:b/>
        </w:rPr>
        <w:t xml:space="preserve">) </w:t>
      </w:r>
    </w:p>
    <w:p w14:paraId="5E65F131" w14:textId="73E8296B" w:rsidR="001E03AB" w:rsidRDefault="007C31CF" w:rsidP="004121A4">
      <w:pPr>
        <w:widowControl w:val="0"/>
        <w:ind w:left="360"/>
        <w:jc w:val="both"/>
        <w:rPr>
          <w:rFonts w:cs="Arial"/>
          <w:color w:val="000000" w:themeColor="text1"/>
        </w:rPr>
      </w:pPr>
      <w:r w:rsidRPr="00E62CAD">
        <w:rPr>
          <w:rFonts w:cs="Arial"/>
          <w:color w:val="000000" w:themeColor="text1"/>
        </w:rPr>
        <w:t>Izpolnjen predračun</w:t>
      </w:r>
      <w:r w:rsidR="00E62CAD" w:rsidRPr="00E62CAD">
        <w:rPr>
          <w:rFonts w:cs="Arial"/>
          <w:color w:val="000000" w:themeColor="text1"/>
        </w:rPr>
        <w:t xml:space="preserve"> za posamezni sklop,</w:t>
      </w:r>
      <w:r w:rsidRPr="00E62CAD">
        <w:rPr>
          <w:rFonts w:cs="Arial"/>
          <w:color w:val="000000" w:themeColor="text1"/>
        </w:rPr>
        <w:t xml:space="preserve"> ponudnik odda v skladu z Navodili ponudnikom za pripravo ponudbe (OBR – 2.02).</w:t>
      </w:r>
    </w:p>
    <w:p w14:paraId="35A978B7" w14:textId="77777777" w:rsidR="001766CA" w:rsidRDefault="001766CA" w:rsidP="004121A4">
      <w:pPr>
        <w:widowControl w:val="0"/>
        <w:ind w:left="360"/>
        <w:jc w:val="both"/>
        <w:rPr>
          <w:rFonts w:cs="Arial"/>
          <w:color w:val="000000" w:themeColor="text1"/>
        </w:rPr>
      </w:pPr>
    </w:p>
    <w:p w14:paraId="0A7811B1" w14:textId="5DBAB1C3" w:rsidR="007C31CF" w:rsidRPr="001969A5" w:rsidRDefault="007C31CF" w:rsidP="00E62CAD">
      <w:pPr>
        <w:numPr>
          <w:ilvl w:val="0"/>
          <w:numId w:val="15"/>
        </w:numPr>
        <w:jc w:val="both"/>
        <w:rPr>
          <w:rFonts w:cs="Arial"/>
          <w:b/>
        </w:rPr>
      </w:pPr>
      <w:r w:rsidRPr="001969A5">
        <w:rPr>
          <w:rFonts w:cs="Arial"/>
          <w:b/>
        </w:rPr>
        <w:t xml:space="preserve">Skupna ponudbena vrednost (OBR – 2.20) </w:t>
      </w:r>
    </w:p>
    <w:p w14:paraId="3B4B6CEC" w14:textId="77777777" w:rsidR="007C31CF" w:rsidRPr="001969A5" w:rsidRDefault="007C31CF" w:rsidP="007C31CF">
      <w:pPr>
        <w:widowControl w:val="0"/>
        <w:ind w:left="360"/>
        <w:jc w:val="both"/>
        <w:rPr>
          <w:rFonts w:cs="Arial"/>
        </w:rPr>
      </w:pPr>
      <w:r w:rsidRPr="001969A5">
        <w:rPr>
          <w:rFonts w:cs="Arial"/>
        </w:rPr>
        <w:t>Izpolnjen obrazec ponudnik odda v skladu z Navodili ponudnikom za pripravo ponudbe (OBR – 2.02).</w:t>
      </w:r>
    </w:p>
    <w:p w14:paraId="579E675C" w14:textId="77777777" w:rsidR="007C31CF" w:rsidRPr="00CC10F4" w:rsidRDefault="007C31CF" w:rsidP="007C31CF">
      <w:pPr>
        <w:widowControl w:val="0"/>
        <w:ind w:left="360"/>
        <w:jc w:val="both"/>
        <w:rPr>
          <w:rFonts w:cs="Arial"/>
          <w:color w:val="000000" w:themeColor="text1"/>
        </w:rPr>
      </w:pPr>
    </w:p>
    <w:sectPr w:rsidR="007C31CF" w:rsidRPr="00CC10F4"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C6E208" w16cex:dateUtc="2026-03-1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4911C3" w16cid:durableId="484911C3"/>
  <w16cid:commentId w16cid:paraId="13445750" w16cid:durableId="22C6E20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39A9E" w14:textId="77777777" w:rsidR="00E62CAD" w:rsidRDefault="00E62CAD">
      <w:r>
        <w:separator/>
      </w:r>
    </w:p>
  </w:endnote>
  <w:endnote w:type="continuationSeparator" w:id="0">
    <w:p w14:paraId="72812B47" w14:textId="77777777" w:rsidR="00E62CAD" w:rsidRDefault="00E62CAD">
      <w:r>
        <w:continuationSeparator/>
      </w:r>
    </w:p>
  </w:endnote>
  <w:endnote w:type="continuationNotice" w:id="1">
    <w:p w14:paraId="4A39CF98" w14:textId="77777777" w:rsidR="00E62CAD" w:rsidRDefault="00E62C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6D841C53" w:rsidR="00E62CAD" w:rsidRPr="009E2028" w:rsidRDefault="00E62CAD"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9E2028">
      <w:rPr>
        <w:rStyle w:val="tevilkastrani"/>
      </w:rPr>
      <w:fldChar w:fldCharType="begin"/>
    </w:r>
    <w:r w:rsidRPr="009E2028">
      <w:rPr>
        <w:rStyle w:val="tevilkastrani"/>
      </w:rPr>
      <w:instrText xml:space="preserve"> PAGE </w:instrText>
    </w:r>
    <w:r w:rsidRPr="009E2028">
      <w:rPr>
        <w:rStyle w:val="tevilkastrani"/>
      </w:rPr>
      <w:fldChar w:fldCharType="separate"/>
    </w:r>
    <w:r w:rsidR="0017329A">
      <w:rPr>
        <w:rStyle w:val="tevilkastrani"/>
        <w:noProof/>
      </w:rPr>
      <w:t>4</w:t>
    </w:r>
    <w:r w:rsidRPr="009E2028">
      <w:rPr>
        <w:rStyle w:val="tevilkastrani"/>
      </w:rPr>
      <w:fldChar w:fldCharType="end"/>
    </w:r>
    <w:r w:rsidRPr="009E2028">
      <w:rPr>
        <w:rStyle w:val="tevilkastrani"/>
      </w:rPr>
      <w:t xml:space="preserve"> / </w:t>
    </w:r>
    <w:r w:rsidRPr="009E2028">
      <w:rPr>
        <w:rStyle w:val="tevilkastrani"/>
      </w:rPr>
      <w:fldChar w:fldCharType="begin"/>
    </w:r>
    <w:r w:rsidRPr="009E2028">
      <w:rPr>
        <w:rStyle w:val="tevilkastrani"/>
      </w:rPr>
      <w:instrText xml:space="preserve"> NUMPAGES </w:instrText>
    </w:r>
    <w:r w:rsidRPr="009E2028">
      <w:rPr>
        <w:rStyle w:val="tevilkastrani"/>
      </w:rPr>
      <w:fldChar w:fldCharType="separate"/>
    </w:r>
    <w:r w:rsidR="0017329A">
      <w:rPr>
        <w:rStyle w:val="tevilkastrani"/>
        <w:noProof/>
      </w:rPr>
      <w:t>5</w:t>
    </w:r>
    <w:r w:rsidRPr="009E2028">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E62CAD" w:rsidRPr="00A1445A" w14:paraId="5B02E2DD" w14:textId="77777777" w:rsidTr="00A1445A">
      <w:tc>
        <w:tcPr>
          <w:tcW w:w="4605" w:type="dxa"/>
        </w:tcPr>
        <w:p w14:paraId="2D155420" w14:textId="0BC2E212" w:rsidR="00E62CAD" w:rsidRPr="005A785E" w:rsidRDefault="00E62CAD" w:rsidP="002618E0">
          <w:pPr>
            <w:rPr>
              <w:noProof/>
            </w:rPr>
          </w:pPr>
        </w:p>
      </w:tc>
      <w:tc>
        <w:tcPr>
          <w:tcW w:w="4605" w:type="dxa"/>
        </w:tcPr>
        <w:p w14:paraId="2649099F" w14:textId="7B33F0CB" w:rsidR="00E62CAD" w:rsidRPr="00A1445A" w:rsidRDefault="00E62CAD"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7329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7329A">
            <w:rPr>
              <w:rStyle w:val="tevilkastrani"/>
              <w:rFonts w:cs="Arial"/>
              <w:noProof/>
            </w:rPr>
            <w:t>5</w:t>
          </w:r>
          <w:r w:rsidRPr="00A1445A">
            <w:rPr>
              <w:rStyle w:val="tevilkastrani"/>
              <w:rFonts w:cs="Arial"/>
            </w:rPr>
            <w:fldChar w:fldCharType="end"/>
          </w:r>
        </w:p>
      </w:tc>
    </w:tr>
  </w:tbl>
  <w:p w14:paraId="18C62AC7" w14:textId="77777777" w:rsidR="00E62CAD" w:rsidRPr="00FC6CF0" w:rsidRDefault="00E62CAD">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3F3AE" w14:textId="77777777" w:rsidR="00E62CAD" w:rsidRDefault="00E62CAD">
      <w:r>
        <w:separator/>
      </w:r>
    </w:p>
  </w:footnote>
  <w:footnote w:type="continuationSeparator" w:id="0">
    <w:p w14:paraId="6857385F" w14:textId="77777777" w:rsidR="00E62CAD" w:rsidRDefault="00E62CAD">
      <w:r>
        <w:continuationSeparator/>
      </w:r>
    </w:p>
  </w:footnote>
  <w:footnote w:type="continuationNotice" w:id="1">
    <w:p w14:paraId="16DF2CA1" w14:textId="77777777" w:rsidR="00E62CAD" w:rsidRDefault="00E62C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E62CAD" w14:paraId="073DC94B" w14:textId="77777777" w:rsidTr="00DA568A">
      <w:tc>
        <w:tcPr>
          <w:tcW w:w="3020" w:type="dxa"/>
        </w:tcPr>
        <w:p w14:paraId="3B10C25E" w14:textId="1ED24546" w:rsidR="00E62CAD" w:rsidRDefault="00E62CAD" w:rsidP="00DA568A">
          <w:pPr>
            <w:ind w:left="-115"/>
          </w:pPr>
        </w:p>
      </w:tc>
      <w:tc>
        <w:tcPr>
          <w:tcW w:w="3020" w:type="dxa"/>
        </w:tcPr>
        <w:p w14:paraId="54139058" w14:textId="0F43207C" w:rsidR="00E62CAD" w:rsidRDefault="00E62CAD" w:rsidP="00DA568A">
          <w:pPr>
            <w:jc w:val="center"/>
          </w:pPr>
        </w:p>
      </w:tc>
      <w:tc>
        <w:tcPr>
          <w:tcW w:w="3020" w:type="dxa"/>
        </w:tcPr>
        <w:p w14:paraId="60052293" w14:textId="62970D49" w:rsidR="00E62CAD" w:rsidRDefault="00E62CAD" w:rsidP="00DA568A">
          <w:pPr>
            <w:ind w:right="-115"/>
            <w:jc w:val="right"/>
          </w:pPr>
        </w:p>
      </w:tc>
    </w:tr>
  </w:tbl>
  <w:p w14:paraId="269C31A9" w14:textId="06502C62" w:rsidR="00E62CAD" w:rsidRDefault="00E62CA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E62CAD" w:rsidRPr="00A1445A" w14:paraId="08E1703A" w14:textId="77777777" w:rsidTr="00A04B00">
      <w:tc>
        <w:tcPr>
          <w:tcW w:w="4039" w:type="dxa"/>
          <w:tcBorders>
            <w:bottom w:val="single" w:sz="4" w:space="0" w:color="auto"/>
          </w:tcBorders>
        </w:tcPr>
        <w:p w14:paraId="46F26687" w14:textId="77777777" w:rsidR="00E62CAD" w:rsidRPr="00A04B00" w:rsidRDefault="00E62CAD" w:rsidP="00A04B00">
          <w:pPr>
            <w:ind w:right="6"/>
            <w:rPr>
              <w:rFonts w:cs="Arial"/>
              <w:b/>
              <w:color w:val="000000"/>
            </w:rPr>
          </w:pPr>
          <w:r w:rsidRPr="00A04B00">
            <w:rPr>
              <w:rFonts w:cs="Arial"/>
              <w:b/>
              <w:color w:val="000000"/>
            </w:rPr>
            <w:t>Zavod Republike Slovenije</w:t>
          </w:r>
        </w:p>
        <w:p w14:paraId="5C541DB6" w14:textId="77777777" w:rsidR="00E62CAD" w:rsidRPr="00A04B00" w:rsidRDefault="00E62CAD" w:rsidP="00A04B00">
          <w:pPr>
            <w:ind w:right="6"/>
            <w:rPr>
              <w:rFonts w:cs="Arial"/>
              <w:b/>
              <w:color w:val="000000"/>
            </w:rPr>
          </w:pPr>
          <w:r w:rsidRPr="00A04B00">
            <w:rPr>
              <w:rFonts w:cs="Arial"/>
              <w:b/>
              <w:color w:val="000000"/>
            </w:rPr>
            <w:t>za blagovne rezerve</w:t>
          </w:r>
        </w:p>
        <w:p w14:paraId="2204B2B3" w14:textId="77777777" w:rsidR="00E62CAD" w:rsidRPr="00A04B00" w:rsidRDefault="00E62CAD" w:rsidP="00A04B00">
          <w:pPr>
            <w:ind w:right="6"/>
            <w:rPr>
              <w:rFonts w:cs="Arial"/>
              <w:color w:val="000000"/>
              <w:spacing w:val="-2"/>
            </w:rPr>
          </w:pPr>
        </w:p>
        <w:p w14:paraId="29483FDD" w14:textId="77777777" w:rsidR="00E62CAD" w:rsidRPr="00C0552D" w:rsidRDefault="00E62CAD"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E62CAD" w:rsidRPr="00C0552D" w:rsidRDefault="00E62CA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0EF3AAC0" w14:textId="77777777" w:rsidR="00E62CAD" w:rsidRPr="00A1445A" w:rsidRDefault="00E62CAD"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173445A9" w14:textId="6DB95F37" w:rsidR="00E62CAD" w:rsidRPr="00A1445A" w:rsidRDefault="00E62CAD"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E62CAD" w:rsidRPr="00A1445A" w:rsidRDefault="00E62CAD"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E62CAD" w:rsidRDefault="00E62CAD"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E62CAD" w:rsidRPr="00A1445A" w:rsidRDefault="00E62CAD" w:rsidP="00A04B00">
          <w:pPr>
            <w:tabs>
              <w:tab w:val="left" w:pos="1309"/>
            </w:tabs>
            <w:rPr>
              <w:rFonts w:cs="Arial"/>
              <w:color w:val="000000"/>
              <w:sz w:val="20"/>
              <w:szCs w:val="20"/>
            </w:rPr>
          </w:pPr>
        </w:p>
      </w:tc>
    </w:tr>
    <w:tr w:rsidR="00E62CAD" w:rsidRPr="00066A83" w14:paraId="4C9AB709" w14:textId="77777777" w:rsidTr="00A04B00">
      <w:tc>
        <w:tcPr>
          <w:tcW w:w="4039" w:type="dxa"/>
          <w:tcBorders>
            <w:top w:val="single" w:sz="4" w:space="0" w:color="auto"/>
          </w:tcBorders>
        </w:tcPr>
        <w:p w14:paraId="4B9B221C" w14:textId="3402F75A" w:rsidR="00E62CAD" w:rsidRPr="00066A83" w:rsidRDefault="00E62CAD" w:rsidP="00771F94">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GRADNJA</w:t>
          </w:r>
        </w:p>
      </w:tc>
      <w:tc>
        <w:tcPr>
          <w:tcW w:w="1418" w:type="dxa"/>
          <w:tcBorders>
            <w:top w:val="single" w:sz="4" w:space="0" w:color="auto"/>
          </w:tcBorders>
        </w:tcPr>
        <w:p w14:paraId="19785920" w14:textId="77777777" w:rsidR="00E62CAD" w:rsidRPr="00066A83" w:rsidRDefault="00E62CAD" w:rsidP="00C50584">
          <w:pPr>
            <w:rPr>
              <w:rFonts w:cs="Arial"/>
              <w:color w:val="000000"/>
              <w:sz w:val="16"/>
              <w:szCs w:val="16"/>
            </w:rPr>
          </w:pPr>
        </w:p>
      </w:tc>
      <w:tc>
        <w:tcPr>
          <w:tcW w:w="3775" w:type="dxa"/>
          <w:tcBorders>
            <w:top w:val="single" w:sz="4" w:space="0" w:color="auto"/>
          </w:tcBorders>
        </w:tcPr>
        <w:p w14:paraId="38FFE902" w14:textId="1D1B55FA" w:rsidR="00E62CAD" w:rsidRPr="00066A83" w:rsidRDefault="00E62CAD" w:rsidP="00C50584">
          <w:pPr>
            <w:jc w:val="right"/>
            <w:rPr>
              <w:rFonts w:cs="Arial"/>
              <w:sz w:val="16"/>
              <w:szCs w:val="16"/>
            </w:rPr>
          </w:pPr>
          <w:r w:rsidRPr="00066A83">
            <w:rPr>
              <w:rFonts w:cs="Arial"/>
              <w:sz w:val="16"/>
              <w:szCs w:val="16"/>
            </w:rPr>
            <w:t>OBR – 2.03</w:t>
          </w:r>
        </w:p>
      </w:tc>
    </w:tr>
  </w:tbl>
  <w:p w14:paraId="666CAEC8" w14:textId="77777777" w:rsidR="00E62CAD" w:rsidRPr="00FC6CF0" w:rsidRDefault="00E62CAD" w:rsidP="00001218">
    <w:pPr>
      <w:pStyle w:val="Glava"/>
      <w:rPr>
        <w:rFonts w:cs="Arial"/>
        <w:sz w:val="2"/>
        <w:szCs w:val="2"/>
      </w:rPr>
    </w:pPr>
  </w:p>
  <w:p w14:paraId="727A18AD" w14:textId="77777777" w:rsidR="00E62CAD" w:rsidRPr="00FC6CF0" w:rsidRDefault="00E62CAD">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48618B1"/>
    <w:multiLevelType w:val="hybridMultilevel"/>
    <w:tmpl w:val="35DC9BA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2893B3D"/>
    <w:multiLevelType w:val="hybridMultilevel"/>
    <w:tmpl w:val="BF0EFF2E"/>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CD66D49"/>
    <w:multiLevelType w:val="hybridMultilevel"/>
    <w:tmpl w:val="FA8448F0"/>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1"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4"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7F401B83"/>
    <w:multiLevelType w:val="hybridMultilevel"/>
    <w:tmpl w:val="3BDA8EF8"/>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32"/>
  </w:num>
  <w:num w:numId="4">
    <w:abstractNumId w:val="17"/>
  </w:num>
  <w:num w:numId="5">
    <w:abstractNumId w:val="37"/>
  </w:num>
  <w:num w:numId="6">
    <w:abstractNumId w:val="38"/>
  </w:num>
  <w:num w:numId="7">
    <w:abstractNumId w:val="6"/>
  </w:num>
  <w:num w:numId="8">
    <w:abstractNumId w:val="4"/>
  </w:num>
  <w:num w:numId="9">
    <w:abstractNumId w:val="11"/>
  </w:num>
  <w:num w:numId="10">
    <w:abstractNumId w:val="31"/>
  </w:num>
  <w:num w:numId="11">
    <w:abstractNumId w:val="7"/>
  </w:num>
  <w:num w:numId="12">
    <w:abstractNumId w:val="22"/>
  </w:num>
  <w:num w:numId="13">
    <w:abstractNumId w:val="39"/>
  </w:num>
  <w:num w:numId="14">
    <w:abstractNumId w:val="15"/>
  </w:num>
  <w:num w:numId="15">
    <w:abstractNumId w:val="25"/>
  </w:num>
  <w:num w:numId="16">
    <w:abstractNumId w:val="2"/>
  </w:num>
  <w:num w:numId="17">
    <w:abstractNumId w:val="13"/>
  </w:num>
  <w:num w:numId="18">
    <w:abstractNumId w:val="35"/>
  </w:num>
  <w:num w:numId="19">
    <w:abstractNumId w:val="28"/>
  </w:num>
  <w:num w:numId="20">
    <w:abstractNumId w:val="23"/>
  </w:num>
  <w:num w:numId="21">
    <w:abstractNumId w:val="5"/>
  </w:num>
  <w:num w:numId="22">
    <w:abstractNumId w:val="1"/>
  </w:num>
  <w:num w:numId="23">
    <w:abstractNumId w:val="0"/>
  </w:num>
  <w:num w:numId="24">
    <w:abstractNumId w:val="14"/>
  </w:num>
  <w:num w:numId="25">
    <w:abstractNumId w:val="40"/>
  </w:num>
  <w:num w:numId="26">
    <w:abstractNumId w:val="33"/>
  </w:num>
  <w:num w:numId="27">
    <w:abstractNumId w:val="27"/>
  </w:num>
  <w:num w:numId="28">
    <w:abstractNumId w:val="16"/>
  </w:num>
  <w:num w:numId="29">
    <w:abstractNumId w:val="12"/>
  </w:num>
  <w:num w:numId="30">
    <w:abstractNumId w:val="10"/>
  </w:num>
  <w:num w:numId="31">
    <w:abstractNumId w:val="3"/>
  </w:num>
  <w:num w:numId="32">
    <w:abstractNumId w:val="30"/>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4"/>
  </w:num>
  <w:num w:numId="37">
    <w:abstractNumId w:val="18"/>
  </w:num>
  <w:num w:numId="38">
    <w:abstractNumId w:val="21"/>
  </w:num>
  <w:num w:numId="39">
    <w:abstractNumId w:val="41"/>
  </w:num>
  <w:num w:numId="40">
    <w:abstractNumId w:val="19"/>
  </w:num>
  <w:num w:numId="41">
    <w:abstractNumId w:val="29"/>
  </w:num>
  <w:num w:numId="42">
    <w:abstractNumId w:val="26"/>
  </w:num>
  <w:num w:numId="43">
    <w:abstractNumId w:val="9"/>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0771"/>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2448"/>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A4B38"/>
    <w:rsid w:val="000B023A"/>
    <w:rsid w:val="000B7C8E"/>
    <w:rsid w:val="000C23A5"/>
    <w:rsid w:val="000C2DE2"/>
    <w:rsid w:val="000C4583"/>
    <w:rsid w:val="000C55ED"/>
    <w:rsid w:val="000D0F93"/>
    <w:rsid w:val="000D6C6E"/>
    <w:rsid w:val="000D715E"/>
    <w:rsid w:val="000D76C2"/>
    <w:rsid w:val="000E1875"/>
    <w:rsid w:val="000E3265"/>
    <w:rsid w:val="000E41E1"/>
    <w:rsid w:val="000E7050"/>
    <w:rsid w:val="000F41CA"/>
    <w:rsid w:val="000F67C6"/>
    <w:rsid w:val="00101B68"/>
    <w:rsid w:val="00101C61"/>
    <w:rsid w:val="00104742"/>
    <w:rsid w:val="001133CB"/>
    <w:rsid w:val="00114401"/>
    <w:rsid w:val="00114D9A"/>
    <w:rsid w:val="00121290"/>
    <w:rsid w:val="00121583"/>
    <w:rsid w:val="0012533E"/>
    <w:rsid w:val="001314C1"/>
    <w:rsid w:val="00132AF1"/>
    <w:rsid w:val="00133DCD"/>
    <w:rsid w:val="001352C1"/>
    <w:rsid w:val="00135E99"/>
    <w:rsid w:val="0014021F"/>
    <w:rsid w:val="001425DB"/>
    <w:rsid w:val="001445E6"/>
    <w:rsid w:val="00144748"/>
    <w:rsid w:val="00146152"/>
    <w:rsid w:val="00153F77"/>
    <w:rsid w:val="001633CD"/>
    <w:rsid w:val="00163850"/>
    <w:rsid w:val="00165CA9"/>
    <w:rsid w:val="00166414"/>
    <w:rsid w:val="001724CA"/>
    <w:rsid w:val="0017296F"/>
    <w:rsid w:val="0017329A"/>
    <w:rsid w:val="0017490A"/>
    <w:rsid w:val="00174BFE"/>
    <w:rsid w:val="00175AB1"/>
    <w:rsid w:val="00175FD8"/>
    <w:rsid w:val="001766CA"/>
    <w:rsid w:val="00177383"/>
    <w:rsid w:val="00177AFF"/>
    <w:rsid w:val="00183318"/>
    <w:rsid w:val="00187D36"/>
    <w:rsid w:val="00190145"/>
    <w:rsid w:val="001959F6"/>
    <w:rsid w:val="001962A2"/>
    <w:rsid w:val="001969A5"/>
    <w:rsid w:val="001A192F"/>
    <w:rsid w:val="001A5C18"/>
    <w:rsid w:val="001A7BD0"/>
    <w:rsid w:val="001D0176"/>
    <w:rsid w:val="001D16E0"/>
    <w:rsid w:val="001D694D"/>
    <w:rsid w:val="001E0240"/>
    <w:rsid w:val="001E03AB"/>
    <w:rsid w:val="001E60B7"/>
    <w:rsid w:val="001F2554"/>
    <w:rsid w:val="001F6F0F"/>
    <w:rsid w:val="0020233B"/>
    <w:rsid w:val="002025B5"/>
    <w:rsid w:val="00206F6D"/>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60E"/>
    <w:rsid w:val="00277706"/>
    <w:rsid w:val="00283EE6"/>
    <w:rsid w:val="00284964"/>
    <w:rsid w:val="00285B81"/>
    <w:rsid w:val="00297CC9"/>
    <w:rsid w:val="00297D29"/>
    <w:rsid w:val="002A267D"/>
    <w:rsid w:val="002A4999"/>
    <w:rsid w:val="002A6A46"/>
    <w:rsid w:val="002B28E0"/>
    <w:rsid w:val="002B6F45"/>
    <w:rsid w:val="002D6A3C"/>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136F"/>
    <w:rsid w:val="00337D0B"/>
    <w:rsid w:val="003420FE"/>
    <w:rsid w:val="00342A79"/>
    <w:rsid w:val="00347C87"/>
    <w:rsid w:val="0035043A"/>
    <w:rsid w:val="0036512B"/>
    <w:rsid w:val="00367250"/>
    <w:rsid w:val="00370866"/>
    <w:rsid w:val="00371F29"/>
    <w:rsid w:val="0037231D"/>
    <w:rsid w:val="00373728"/>
    <w:rsid w:val="00375067"/>
    <w:rsid w:val="00390235"/>
    <w:rsid w:val="003A0B8B"/>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21A4"/>
    <w:rsid w:val="0041324F"/>
    <w:rsid w:val="00413EBE"/>
    <w:rsid w:val="00416AE0"/>
    <w:rsid w:val="00423F62"/>
    <w:rsid w:val="00433205"/>
    <w:rsid w:val="0043532D"/>
    <w:rsid w:val="00441CC4"/>
    <w:rsid w:val="00445049"/>
    <w:rsid w:val="00450747"/>
    <w:rsid w:val="00450807"/>
    <w:rsid w:val="0045260E"/>
    <w:rsid w:val="004527D6"/>
    <w:rsid w:val="004539FB"/>
    <w:rsid w:val="00455EB9"/>
    <w:rsid w:val="00457F0A"/>
    <w:rsid w:val="004618D2"/>
    <w:rsid w:val="00467DF2"/>
    <w:rsid w:val="004715F3"/>
    <w:rsid w:val="004720C5"/>
    <w:rsid w:val="00474BB8"/>
    <w:rsid w:val="00475786"/>
    <w:rsid w:val="0047643E"/>
    <w:rsid w:val="004766D6"/>
    <w:rsid w:val="004801D0"/>
    <w:rsid w:val="00485C6D"/>
    <w:rsid w:val="004A0508"/>
    <w:rsid w:val="004A34FE"/>
    <w:rsid w:val="004B065E"/>
    <w:rsid w:val="004B0B60"/>
    <w:rsid w:val="004B11AF"/>
    <w:rsid w:val="004B142B"/>
    <w:rsid w:val="004B41D5"/>
    <w:rsid w:val="004C3189"/>
    <w:rsid w:val="004C7A78"/>
    <w:rsid w:val="004D1FBD"/>
    <w:rsid w:val="004D2049"/>
    <w:rsid w:val="004D306B"/>
    <w:rsid w:val="004D6B75"/>
    <w:rsid w:val="004F7C1C"/>
    <w:rsid w:val="00502C8A"/>
    <w:rsid w:val="005038A5"/>
    <w:rsid w:val="00503B8E"/>
    <w:rsid w:val="00505AFF"/>
    <w:rsid w:val="00506E35"/>
    <w:rsid w:val="0050726D"/>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676FB"/>
    <w:rsid w:val="005724B4"/>
    <w:rsid w:val="00572E6E"/>
    <w:rsid w:val="00573C5D"/>
    <w:rsid w:val="00574AA8"/>
    <w:rsid w:val="005753D9"/>
    <w:rsid w:val="00575963"/>
    <w:rsid w:val="00577C82"/>
    <w:rsid w:val="0058399F"/>
    <w:rsid w:val="00584076"/>
    <w:rsid w:val="00584820"/>
    <w:rsid w:val="005864BA"/>
    <w:rsid w:val="005932B4"/>
    <w:rsid w:val="0059442E"/>
    <w:rsid w:val="005A267C"/>
    <w:rsid w:val="005A785E"/>
    <w:rsid w:val="005B2331"/>
    <w:rsid w:val="005B253B"/>
    <w:rsid w:val="005B3910"/>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0069"/>
    <w:rsid w:val="006037E4"/>
    <w:rsid w:val="00606A35"/>
    <w:rsid w:val="00606D01"/>
    <w:rsid w:val="00607B88"/>
    <w:rsid w:val="006110C9"/>
    <w:rsid w:val="0061133D"/>
    <w:rsid w:val="006113EC"/>
    <w:rsid w:val="00612663"/>
    <w:rsid w:val="006163B7"/>
    <w:rsid w:val="00616E38"/>
    <w:rsid w:val="00622C7B"/>
    <w:rsid w:val="00623D52"/>
    <w:rsid w:val="006315C1"/>
    <w:rsid w:val="00635E9E"/>
    <w:rsid w:val="006411E5"/>
    <w:rsid w:val="00643B3D"/>
    <w:rsid w:val="00646EE1"/>
    <w:rsid w:val="00647CD5"/>
    <w:rsid w:val="0065024A"/>
    <w:rsid w:val="00650DC2"/>
    <w:rsid w:val="0065152F"/>
    <w:rsid w:val="00651C3F"/>
    <w:rsid w:val="0065507A"/>
    <w:rsid w:val="006559EB"/>
    <w:rsid w:val="00656268"/>
    <w:rsid w:val="00662D8F"/>
    <w:rsid w:val="0066332D"/>
    <w:rsid w:val="00665BFB"/>
    <w:rsid w:val="00670A28"/>
    <w:rsid w:val="00670D1D"/>
    <w:rsid w:val="0069063A"/>
    <w:rsid w:val="006975F6"/>
    <w:rsid w:val="006A605C"/>
    <w:rsid w:val="006B047F"/>
    <w:rsid w:val="006B4015"/>
    <w:rsid w:val="006C3F13"/>
    <w:rsid w:val="006D155F"/>
    <w:rsid w:val="006D3364"/>
    <w:rsid w:val="006D59F7"/>
    <w:rsid w:val="006D7C6B"/>
    <w:rsid w:val="006D7F18"/>
    <w:rsid w:val="006E377F"/>
    <w:rsid w:val="006E79D1"/>
    <w:rsid w:val="006F329C"/>
    <w:rsid w:val="006F44F5"/>
    <w:rsid w:val="006F51E4"/>
    <w:rsid w:val="006F6C98"/>
    <w:rsid w:val="006F6D33"/>
    <w:rsid w:val="006F758E"/>
    <w:rsid w:val="007021CC"/>
    <w:rsid w:val="007033C0"/>
    <w:rsid w:val="00711FFB"/>
    <w:rsid w:val="0071740C"/>
    <w:rsid w:val="007243AE"/>
    <w:rsid w:val="00725BFA"/>
    <w:rsid w:val="007345D8"/>
    <w:rsid w:val="00740679"/>
    <w:rsid w:val="00741092"/>
    <w:rsid w:val="00741DF3"/>
    <w:rsid w:val="00743912"/>
    <w:rsid w:val="00753DF6"/>
    <w:rsid w:val="0075439A"/>
    <w:rsid w:val="00762569"/>
    <w:rsid w:val="00766189"/>
    <w:rsid w:val="00767A5A"/>
    <w:rsid w:val="00771F94"/>
    <w:rsid w:val="0077618F"/>
    <w:rsid w:val="00776535"/>
    <w:rsid w:val="00780396"/>
    <w:rsid w:val="0078319E"/>
    <w:rsid w:val="00783525"/>
    <w:rsid w:val="0078604B"/>
    <w:rsid w:val="00794FA4"/>
    <w:rsid w:val="007A3776"/>
    <w:rsid w:val="007A6DB6"/>
    <w:rsid w:val="007B0F73"/>
    <w:rsid w:val="007C31CF"/>
    <w:rsid w:val="007C4AAE"/>
    <w:rsid w:val="007D302C"/>
    <w:rsid w:val="007D4174"/>
    <w:rsid w:val="007D6F5A"/>
    <w:rsid w:val="007D7261"/>
    <w:rsid w:val="007E0866"/>
    <w:rsid w:val="007E2F16"/>
    <w:rsid w:val="007E31E3"/>
    <w:rsid w:val="007E71F0"/>
    <w:rsid w:val="007F3757"/>
    <w:rsid w:val="007F3F71"/>
    <w:rsid w:val="007F4AC2"/>
    <w:rsid w:val="0080329E"/>
    <w:rsid w:val="008155E7"/>
    <w:rsid w:val="00822517"/>
    <w:rsid w:val="00824D1D"/>
    <w:rsid w:val="008268EB"/>
    <w:rsid w:val="00826FDF"/>
    <w:rsid w:val="00833AC6"/>
    <w:rsid w:val="008348CD"/>
    <w:rsid w:val="0083579D"/>
    <w:rsid w:val="00841982"/>
    <w:rsid w:val="00843739"/>
    <w:rsid w:val="00846F16"/>
    <w:rsid w:val="00847017"/>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3E2F"/>
    <w:rsid w:val="008F6F79"/>
    <w:rsid w:val="008F79C4"/>
    <w:rsid w:val="0090334F"/>
    <w:rsid w:val="009066AE"/>
    <w:rsid w:val="009105E9"/>
    <w:rsid w:val="00910BE5"/>
    <w:rsid w:val="0091248E"/>
    <w:rsid w:val="009130F4"/>
    <w:rsid w:val="00913CF8"/>
    <w:rsid w:val="00914238"/>
    <w:rsid w:val="00914C2B"/>
    <w:rsid w:val="00921AE1"/>
    <w:rsid w:val="00933B73"/>
    <w:rsid w:val="00935989"/>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595"/>
    <w:rsid w:val="009819FE"/>
    <w:rsid w:val="00982EAE"/>
    <w:rsid w:val="0098457C"/>
    <w:rsid w:val="00992EB3"/>
    <w:rsid w:val="009948D2"/>
    <w:rsid w:val="00996859"/>
    <w:rsid w:val="009A076F"/>
    <w:rsid w:val="009A46DA"/>
    <w:rsid w:val="009B0FC7"/>
    <w:rsid w:val="009B1284"/>
    <w:rsid w:val="009B4974"/>
    <w:rsid w:val="009B525F"/>
    <w:rsid w:val="009B5A22"/>
    <w:rsid w:val="009B70DE"/>
    <w:rsid w:val="009B7404"/>
    <w:rsid w:val="009C29C7"/>
    <w:rsid w:val="009C5861"/>
    <w:rsid w:val="009C5AA6"/>
    <w:rsid w:val="009C6284"/>
    <w:rsid w:val="009D132C"/>
    <w:rsid w:val="009D21DD"/>
    <w:rsid w:val="009D40B0"/>
    <w:rsid w:val="009D6C16"/>
    <w:rsid w:val="009E053F"/>
    <w:rsid w:val="009E0627"/>
    <w:rsid w:val="009E1222"/>
    <w:rsid w:val="009E2028"/>
    <w:rsid w:val="009E7D5E"/>
    <w:rsid w:val="009F04EF"/>
    <w:rsid w:val="009F0952"/>
    <w:rsid w:val="009F1A45"/>
    <w:rsid w:val="009F5E3F"/>
    <w:rsid w:val="009F7784"/>
    <w:rsid w:val="00A01408"/>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7C7"/>
    <w:rsid w:val="00A60D85"/>
    <w:rsid w:val="00A6351C"/>
    <w:rsid w:val="00A753C8"/>
    <w:rsid w:val="00A75802"/>
    <w:rsid w:val="00A75D3F"/>
    <w:rsid w:val="00A83E62"/>
    <w:rsid w:val="00A92149"/>
    <w:rsid w:val="00AA1B35"/>
    <w:rsid w:val="00AA2F1C"/>
    <w:rsid w:val="00AA5461"/>
    <w:rsid w:val="00AB1522"/>
    <w:rsid w:val="00AB3346"/>
    <w:rsid w:val="00AB4674"/>
    <w:rsid w:val="00AB71D3"/>
    <w:rsid w:val="00AB7208"/>
    <w:rsid w:val="00AC1B6B"/>
    <w:rsid w:val="00AC1D50"/>
    <w:rsid w:val="00AC27A3"/>
    <w:rsid w:val="00AC3016"/>
    <w:rsid w:val="00AC603C"/>
    <w:rsid w:val="00AC707C"/>
    <w:rsid w:val="00AC72E5"/>
    <w:rsid w:val="00AD3618"/>
    <w:rsid w:val="00AF0AD6"/>
    <w:rsid w:val="00AF0DB1"/>
    <w:rsid w:val="00AF131D"/>
    <w:rsid w:val="00AF3317"/>
    <w:rsid w:val="00B021F9"/>
    <w:rsid w:val="00B0456A"/>
    <w:rsid w:val="00B05B02"/>
    <w:rsid w:val="00B1139B"/>
    <w:rsid w:val="00B11DA9"/>
    <w:rsid w:val="00B16E6F"/>
    <w:rsid w:val="00B16F2C"/>
    <w:rsid w:val="00B20066"/>
    <w:rsid w:val="00B20079"/>
    <w:rsid w:val="00B200E4"/>
    <w:rsid w:val="00B26132"/>
    <w:rsid w:val="00B2757C"/>
    <w:rsid w:val="00B2764D"/>
    <w:rsid w:val="00B32A8A"/>
    <w:rsid w:val="00B4256F"/>
    <w:rsid w:val="00B43479"/>
    <w:rsid w:val="00B4444E"/>
    <w:rsid w:val="00B446F2"/>
    <w:rsid w:val="00B528B4"/>
    <w:rsid w:val="00B52BF2"/>
    <w:rsid w:val="00B5369B"/>
    <w:rsid w:val="00B538F5"/>
    <w:rsid w:val="00B54634"/>
    <w:rsid w:val="00B64707"/>
    <w:rsid w:val="00B65B5A"/>
    <w:rsid w:val="00B661E3"/>
    <w:rsid w:val="00B66318"/>
    <w:rsid w:val="00B7509B"/>
    <w:rsid w:val="00B76379"/>
    <w:rsid w:val="00B77425"/>
    <w:rsid w:val="00B84FD5"/>
    <w:rsid w:val="00B86392"/>
    <w:rsid w:val="00B929F4"/>
    <w:rsid w:val="00B9309E"/>
    <w:rsid w:val="00B930C3"/>
    <w:rsid w:val="00BA0C29"/>
    <w:rsid w:val="00BA2C4A"/>
    <w:rsid w:val="00BA4D0E"/>
    <w:rsid w:val="00BA57CD"/>
    <w:rsid w:val="00BA6FF6"/>
    <w:rsid w:val="00BB3939"/>
    <w:rsid w:val="00BB5FF5"/>
    <w:rsid w:val="00BC00ED"/>
    <w:rsid w:val="00BC2412"/>
    <w:rsid w:val="00BC29DD"/>
    <w:rsid w:val="00BC5B72"/>
    <w:rsid w:val="00BD4AEF"/>
    <w:rsid w:val="00BD4D83"/>
    <w:rsid w:val="00BD631C"/>
    <w:rsid w:val="00BE250B"/>
    <w:rsid w:val="00BE3569"/>
    <w:rsid w:val="00BE47FB"/>
    <w:rsid w:val="00BE58C3"/>
    <w:rsid w:val="00BE655C"/>
    <w:rsid w:val="00BE6AEE"/>
    <w:rsid w:val="00BF4996"/>
    <w:rsid w:val="00BF4C35"/>
    <w:rsid w:val="00BF78A7"/>
    <w:rsid w:val="00C03C9F"/>
    <w:rsid w:val="00C052DE"/>
    <w:rsid w:val="00C0552D"/>
    <w:rsid w:val="00C06BC8"/>
    <w:rsid w:val="00C124CB"/>
    <w:rsid w:val="00C12ADF"/>
    <w:rsid w:val="00C16A39"/>
    <w:rsid w:val="00C20CCD"/>
    <w:rsid w:val="00C231A2"/>
    <w:rsid w:val="00C2689D"/>
    <w:rsid w:val="00C30957"/>
    <w:rsid w:val="00C32A23"/>
    <w:rsid w:val="00C33B97"/>
    <w:rsid w:val="00C33F24"/>
    <w:rsid w:val="00C37D10"/>
    <w:rsid w:val="00C41A6B"/>
    <w:rsid w:val="00C41F9A"/>
    <w:rsid w:val="00C43749"/>
    <w:rsid w:val="00C465EE"/>
    <w:rsid w:val="00C468BF"/>
    <w:rsid w:val="00C50584"/>
    <w:rsid w:val="00C531EB"/>
    <w:rsid w:val="00C565DD"/>
    <w:rsid w:val="00C56824"/>
    <w:rsid w:val="00C619F4"/>
    <w:rsid w:val="00C62566"/>
    <w:rsid w:val="00C64A95"/>
    <w:rsid w:val="00C71713"/>
    <w:rsid w:val="00C82B34"/>
    <w:rsid w:val="00C82BE4"/>
    <w:rsid w:val="00C8661F"/>
    <w:rsid w:val="00C90B84"/>
    <w:rsid w:val="00C9268B"/>
    <w:rsid w:val="00C9531D"/>
    <w:rsid w:val="00C95CBB"/>
    <w:rsid w:val="00C97729"/>
    <w:rsid w:val="00C97F55"/>
    <w:rsid w:val="00CA1CB9"/>
    <w:rsid w:val="00CA2C51"/>
    <w:rsid w:val="00CB008E"/>
    <w:rsid w:val="00CB0D95"/>
    <w:rsid w:val="00CC10F4"/>
    <w:rsid w:val="00CC1919"/>
    <w:rsid w:val="00CC6F4E"/>
    <w:rsid w:val="00CD61B2"/>
    <w:rsid w:val="00CD62F1"/>
    <w:rsid w:val="00CD7808"/>
    <w:rsid w:val="00CE6525"/>
    <w:rsid w:val="00CE7023"/>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0C3"/>
    <w:rsid w:val="00D94249"/>
    <w:rsid w:val="00D97940"/>
    <w:rsid w:val="00D97B4A"/>
    <w:rsid w:val="00DA0B86"/>
    <w:rsid w:val="00DA289F"/>
    <w:rsid w:val="00DA568A"/>
    <w:rsid w:val="00DA7098"/>
    <w:rsid w:val="00DA787A"/>
    <w:rsid w:val="00DA7BD0"/>
    <w:rsid w:val="00DA7EA2"/>
    <w:rsid w:val="00DB0C8D"/>
    <w:rsid w:val="00DB2FBD"/>
    <w:rsid w:val="00DB3E61"/>
    <w:rsid w:val="00DB5169"/>
    <w:rsid w:val="00DB53B0"/>
    <w:rsid w:val="00DB5E15"/>
    <w:rsid w:val="00DC03BB"/>
    <w:rsid w:val="00DC0D57"/>
    <w:rsid w:val="00DC2691"/>
    <w:rsid w:val="00DD030B"/>
    <w:rsid w:val="00DE073C"/>
    <w:rsid w:val="00DE554F"/>
    <w:rsid w:val="00DF116B"/>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2CAD"/>
    <w:rsid w:val="00E676C3"/>
    <w:rsid w:val="00E749F2"/>
    <w:rsid w:val="00E932C8"/>
    <w:rsid w:val="00E95AF6"/>
    <w:rsid w:val="00E95B73"/>
    <w:rsid w:val="00E9600A"/>
    <w:rsid w:val="00E974D3"/>
    <w:rsid w:val="00E97B31"/>
    <w:rsid w:val="00EA7B9C"/>
    <w:rsid w:val="00EB0DA9"/>
    <w:rsid w:val="00EB6A63"/>
    <w:rsid w:val="00EC2AAC"/>
    <w:rsid w:val="00EC4571"/>
    <w:rsid w:val="00ED18E0"/>
    <w:rsid w:val="00ED23FC"/>
    <w:rsid w:val="00ED6415"/>
    <w:rsid w:val="00EE1AE9"/>
    <w:rsid w:val="00EE7F32"/>
    <w:rsid w:val="00EF014A"/>
    <w:rsid w:val="00EF0493"/>
    <w:rsid w:val="00EF1787"/>
    <w:rsid w:val="00EF18FD"/>
    <w:rsid w:val="00EF42C1"/>
    <w:rsid w:val="00F001D7"/>
    <w:rsid w:val="00F0300D"/>
    <w:rsid w:val="00F0401D"/>
    <w:rsid w:val="00F15A20"/>
    <w:rsid w:val="00F21B47"/>
    <w:rsid w:val="00F24263"/>
    <w:rsid w:val="00F267C9"/>
    <w:rsid w:val="00F27435"/>
    <w:rsid w:val="00F27482"/>
    <w:rsid w:val="00F32395"/>
    <w:rsid w:val="00F329FF"/>
    <w:rsid w:val="00F33721"/>
    <w:rsid w:val="00F358A6"/>
    <w:rsid w:val="00F37C68"/>
    <w:rsid w:val="00F41606"/>
    <w:rsid w:val="00F42EA0"/>
    <w:rsid w:val="00F446D2"/>
    <w:rsid w:val="00F4641E"/>
    <w:rsid w:val="00F505B8"/>
    <w:rsid w:val="00F51F53"/>
    <w:rsid w:val="00F52A52"/>
    <w:rsid w:val="00F5649C"/>
    <w:rsid w:val="00F60526"/>
    <w:rsid w:val="00F6438E"/>
    <w:rsid w:val="00F65355"/>
    <w:rsid w:val="00F66554"/>
    <w:rsid w:val="00F66A36"/>
    <w:rsid w:val="00F70BB8"/>
    <w:rsid w:val="00F71C13"/>
    <w:rsid w:val="00F758D0"/>
    <w:rsid w:val="00F854D6"/>
    <w:rsid w:val="00F90633"/>
    <w:rsid w:val="00F909A4"/>
    <w:rsid w:val="00F92D1D"/>
    <w:rsid w:val="00F94B26"/>
    <w:rsid w:val="00FA08D1"/>
    <w:rsid w:val="00FA0953"/>
    <w:rsid w:val="00FA340B"/>
    <w:rsid w:val="00FA493D"/>
    <w:rsid w:val="00FA4DBF"/>
    <w:rsid w:val="00FA6CD3"/>
    <w:rsid w:val="00FB174F"/>
    <w:rsid w:val="00FB1FC9"/>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0FF7F0F"/>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styleId="Sprotnaopomba-besedilo">
    <w:name w:val="footnote text"/>
    <w:basedOn w:val="Navaden"/>
    <w:link w:val="Sprotnaopomba-besediloZnak"/>
    <w:semiHidden/>
    <w:unhideWhenUsed/>
    <w:rsid w:val="007C31CF"/>
    <w:rPr>
      <w:sz w:val="20"/>
      <w:szCs w:val="20"/>
    </w:rPr>
  </w:style>
  <w:style w:type="character" w:customStyle="1" w:styleId="Sprotnaopomba-besediloZnak">
    <w:name w:val="Sprotna opomba - besedilo Znak"/>
    <w:basedOn w:val="Privzetapisavaodstavka"/>
    <w:link w:val="Sprotnaopomba-besedilo"/>
    <w:semiHidden/>
    <w:rsid w:val="007C31CF"/>
    <w:rPr>
      <w:rFonts w:ascii="Arial" w:hAnsi="Arial"/>
    </w:rPr>
  </w:style>
  <w:style w:type="character" w:styleId="Sprotnaopomba-sklic">
    <w:name w:val="footnote reference"/>
    <w:basedOn w:val="Privzetapisavaodstavka"/>
    <w:semiHidden/>
    <w:unhideWhenUsed/>
    <w:rsid w:val="007C31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0919DF68-A4D2-4AF5-B305-770805502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D6AC84-DC56-4CB4-9CB6-CFC46FFFBC85}">
  <ds:schemaRefs>
    <ds:schemaRef ds:uri="http://schemas.microsoft.com/office/infopath/2007/PartnerControls"/>
    <ds:schemaRef ds:uri="http://purl.org/dc/dcmitype/"/>
    <ds:schemaRef ds:uri="64b5e79a-161e-4f4f-95e3-8c5cd0f50b65"/>
    <ds:schemaRef ds:uri="6a4cc071-bd85-44c5-acc7-68a9b922d49c"/>
    <ds:schemaRef ds:uri="http://www.w3.org/XML/1998/namespac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BA318F50-A96D-43EB-AA08-73DBEC5F1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5</Pages>
  <Words>1903</Words>
  <Characters>10851</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Tjaša ZELENKO</cp:lastModifiedBy>
  <cp:revision>3</cp:revision>
  <cp:lastPrinted>2024-03-07T10:28:00Z</cp:lastPrinted>
  <dcterms:created xsi:type="dcterms:W3CDTF">2026-03-19T17:05:00Z</dcterms:created>
  <dcterms:modified xsi:type="dcterms:W3CDTF">2026-03-23T13:35:00Z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